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B011" w14:textId="77777777" w:rsidR="00B438AE" w:rsidRPr="00B82CC1" w:rsidRDefault="00B438AE" w:rsidP="00B53B3D">
      <w:pPr>
        <w:rPr>
          <w:rFonts w:ascii="Arial" w:hAnsi="Arial" w:cs="Arial"/>
          <w:sz w:val="21"/>
          <w:szCs w:val="21"/>
        </w:rPr>
      </w:pPr>
    </w:p>
    <w:p w14:paraId="1C6F29DA" w14:textId="77777777" w:rsidR="00B438AE" w:rsidRPr="00B82CC1" w:rsidRDefault="00B438AE" w:rsidP="00B53B3D">
      <w:pPr>
        <w:rPr>
          <w:rFonts w:ascii="Arial" w:hAnsi="Arial" w:cs="Arial"/>
          <w:sz w:val="21"/>
          <w:szCs w:val="21"/>
        </w:rPr>
      </w:pPr>
    </w:p>
    <w:p w14:paraId="338EFEBC" w14:textId="77777777" w:rsidR="00B438AE" w:rsidRPr="00B82CC1" w:rsidRDefault="00B438AE" w:rsidP="00B53B3D">
      <w:pPr>
        <w:rPr>
          <w:rFonts w:ascii="Arial" w:hAnsi="Arial" w:cs="Arial"/>
          <w:sz w:val="21"/>
          <w:szCs w:val="21"/>
        </w:rPr>
      </w:pPr>
    </w:p>
    <w:p w14:paraId="1AE89796" w14:textId="2B3359F7" w:rsidR="00B438AE" w:rsidRPr="00B82CC1" w:rsidRDefault="00763EDC" w:rsidP="006A2E6F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B82CC1">
        <w:rPr>
          <w:rFonts w:ascii="Arial" w:hAnsi="Arial" w:cs="Arial"/>
          <w:b/>
          <w:bCs/>
          <w:sz w:val="21"/>
          <w:szCs w:val="21"/>
        </w:rPr>
        <w:t>ČHE Kozjak</w:t>
      </w:r>
    </w:p>
    <w:p w14:paraId="2FFD6C90" w14:textId="77777777" w:rsidR="00B438AE" w:rsidRPr="00B82CC1" w:rsidRDefault="00B438AE" w:rsidP="00B53B3D">
      <w:pPr>
        <w:rPr>
          <w:rFonts w:ascii="Arial" w:hAnsi="Arial" w:cs="Arial"/>
          <w:sz w:val="21"/>
          <w:szCs w:val="21"/>
        </w:rPr>
      </w:pPr>
    </w:p>
    <w:p w14:paraId="3A94879B" w14:textId="77777777" w:rsidR="00220C51" w:rsidRPr="00B82CC1" w:rsidRDefault="00220C51" w:rsidP="00B53B3D">
      <w:pPr>
        <w:rPr>
          <w:rFonts w:ascii="Arial" w:hAnsi="Arial" w:cs="Arial"/>
          <w:sz w:val="21"/>
          <w:szCs w:val="21"/>
        </w:rPr>
      </w:pPr>
    </w:p>
    <w:p w14:paraId="2FA5BB0A" w14:textId="77777777" w:rsidR="00220C51" w:rsidRPr="00B82CC1" w:rsidRDefault="00220C51" w:rsidP="00B53B3D">
      <w:pPr>
        <w:rPr>
          <w:rFonts w:ascii="Arial" w:hAnsi="Arial" w:cs="Arial"/>
          <w:sz w:val="21"/>
          <w:szCs w:val="21"/>
        </w:rPr>
      </w:pPr>
    </w:p>
    <w:p w14:paraId="5A2196F9" w14:textId="77777777" w:rsidR="00220C51" w:rsidRPr="00B82CC1" w:rsidRDefault="00220C51" w:rsidP="00B53B3D">
      <w:pPr>
        <w:rPr>
          <w:rFonts w:ascii="Arial" w:hAnsi="Arial" w:cs="Arial"/>
          <w:sz w:val="21"/>
          <w:szCs w:val="21"/>
        </w:rPr>
      </w:pPr>
    </w:p>
    <w:p w14:paraId="4953B72B" w14:textId="77777777" w:rsidR="00CC7C74" w:rsidRPr="00B82CC1" w:rsidRDefault="00CC7C74" w:rsidP="006A2E6F">
      <w:pPr>
        <w:jc w:val="center"/>
        <w:rPr>
          <w:rFonts w:ascii="Arial" w:hAnsi="Arial" w:cs="Arial"/>
          <w:sz w:val="21"/>
          <w:szCs w:val="21"/>
        </w:rPr>
      </w:pPr>
    </w:p>
    <w:p w14:paraId="401DAD30" w14:textId="77777777" w:rsidR="006A2E6F" w:rsidRPr="00B82CC1" w:rsidRDefault="006A2E6F" w:rsidP="006A2E6F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B82CC1">
        <w:rPr>
          <w:rFonts w:ascii="Arial" w:hAnsi="Arial" w:cs="Arial"/>
          <w:b/>
          <w:bCs/>
          <w:sz w:val="21"/>
          <w:szCs w:val="21"/>
        </w:rPr>
        <w:t>PROJEKTNA NALOGA</w:t>
      </w:r>
    </w:p>
    <w:p w14:paraId="3DB9ACF5" w14:textId="77777777" w:rsidR="006A2E6F" w:rsidRPr="00B82CC1" w:rsidRDefault="006A2E6F" w:rsidP="006A2E6F">
      <w:pPr>
        <w:jc w:val="center"/>
        <w:rPr>
          <w:rFonts w:ascii="Arial" w:hAnsi="Arial" w:cs="Arial"/>
          <w:sz w:val="21"/>
          <w:szCs w:val="21"/>
        </w:rPr>
      </w:pPr>
    </w:p>
    <w:p w14:paraId="695C7543" w14:textId="77777777" w:rsidR="00220C51" w:rsidRPr="00B82CC1" w:rsidRDefault="00220C51" w:rsidP="006D590D">
      <w:pPr>
        <w:jc w:val="left"/>
        <w:rPr>
          <w:rFonts w:ascii="Arial" w:hAnsi="Arial" w:cs="Arial"/>
          <w:sz w:val="21"/>
          <w:szCs w:val="21"/>
        </w:rPr>
      </w:pPr>
    </w:p>
    <w:p w14:paraId="2F1B1360" w14:textId="77777777" w:rsidR="00220C51" w:rsidRPr="00B82CC1" w:rsidRDefault="00220C51" w:rsidP="006D590D">
      <w:pPr>
        <w:jc w:val="left"/>
        <w:rPr>
          <w:rFonts w:ascii="Arial" w:hAnsi="Arial" w:cs="Arial"/>
          <w:sz w:val="21"/>
          <w:szCs w:val="21"/>
        </w:rPr>
      </w:pPr>
    </w:p>
    <w:p w14:paraId="1443B945" w14:textId="53858E92" w:rsidR="00F74BF2" w:rsidRPr="00B82CC1" w:rsidRDefault="00964F50" w:rsidP="00F74BF2">
      <w:pPr>
        <w:jc w:val="center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Hidravlična modelna raziskava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</w:t>
      </w:r>
      <w:r w:rsidR="00883F59" w:rsidRPr="00B82CC1">
        <w:rPr>
          <w:rFonts w:ascii="Arial" w:hAnsi="Arial" w:cs="Arial"/>
          <w:sz w:val="21"/>
          <w:szCs w:val="21"/>
        </w:rPr>
        <w:t>iztočnih</w:t>
      </w:r>
      <w:r w:rsidRPr="00B82CC1">
        <w:rPr>
          <w:rFonts w:ascii="Arial" w:hAnsi="Arial" w:cs="Arial"/>
          <w:sz w:val="21"/>
          <w:szCs w:val="21"/>
        </w:rPr>
        <w:t xml:space="preserve"> obj</w:t>
      </w:r>
      <w:r w:rsidR="00883F59" w:rsidRPr="00B82CC1">
        <w:rPr>
          <w:rFonts w:ascii="Arial" w:hAnsi="Arial" w:cs="Arial"/>
          <w:sz w:val="21"/>
          <w:szCs w:val="21"/>
        </w:rPr>
        <w:t>ektov</w:t>
      </w:r>
      <w:r w:rsidRPr="00B82CC1">
        <w:rPr>
          <w:rFonts w:ascii="Arial" w:hAnsi="Arial" w:cs="Arial"/>
          <w:sz w:val="21"/>
          <w:szCs w:val="21"/>
        </w:rPr>
        <w:t xml:space="preserve"> ČHE Kozjak</w:t>
      </w:r>
    </w:p>
    <w:p w14:paraId="4DF85971" w14:textId="77777777" w:rsidR="006A2E6F" w:rsidRPr="00B82CC1" w:rsidRDefault="006A2E6F" w:rsidP="006D590D">
      <w:pPr>
        <w:jc w:val="center"/>
        <w:rPr>
          <w:rFonts w:ascii="Arial" w:hAnsi="Arial" w:cs="Arial"/>
          <w:sz w:val="21"/>
          <w:szCs w:val="21"/>
        </w:rPr>
      </w:pPr>
    </w:p>
    <w:p w14:paraId="211851A9" w14:textId="77777777" w:rsidR="00220C51" w:rsidRPr="00B82CC1" w:rsidRDefault="00220C51" w:rsidP="006D590D">
      <w:pPr>
        <w:jc w:val="center"/>
        <w:rPr>
          <w:rFonts w:ascii="Arial" w:hAnsi="Arial" w:cs="Arial"/>
          <w:sz w:val="21"/>
          <w:szCs w:val="21"/>
        </w:rPr>
      </w:pPr>
    </w:p>
    <w:p w14:paraId="7B70C78F" w14:textId="77777777" w:rsidR="00220C51" w:rsidRPr="00B82CC1" w:rsidRDefault="00220C51" w:rsidP="006D590D">
      <w:pPr>
        <w:jc w:val="center"/>
        <w:rPr>
          <w:rFonts w:ascii="Arial" w:hAnsi="Arial" w:cs="Arial"/>
          <w:sz w:val="21"/>
          <w:szCs w:val="21"/>
        </w:rPr>
      </w:pPr>
    </w:p>
    <w:p w14:paraId="3B9650F3" w14:textId="77777777" w:rsidR="00220C51" w:rsidRPr="00B82CC1" w:rsidRDefault="00220C51" w:rsidP="006D590D">
      <w:pPr>
        <w:jc w:val="center"/>
        <w:rPr>
          <w:rFonts w:ascii="Arial" w:hAnsi="Arial" w:cs="Arial"/>
          <w:sz w:val="21"/>
          <w:szCs w:val="21"/>
        </w:rPr>
      </w:pPr>
    </w:p>
    <w:p w14:paraId="3BA89127" w14:textId="77777777" w:rsidR="00220C51" w:rsidRPr="00B82CC1" w:rsidRDefault="00220C51" w:rsidP="006D590D">
      <w:pPr>
        <w:jc w:val="center"/>
        <w:rPr>
          <w:rFonts w:ascii="Arial" w:hAnsi="Arial" w:cs="Arial"/>
          <w:sz w:val="21"/>
          <w:szCs w:val="21"/>
        </w:rPr>
      </w:pPr>
    </w:p>
    <w:p w14:paraId="73679F30" w14:textId="006168B6" w:rsidR="006A2E6F" w:rsidRPr="00B82CC1" w:rsidRDefault="00064D8A" w:rsidP="006A2E6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157566B3" wp14:editId="0586A3E0">
            <wp:extent cx="5940425" cy="2227580"/>
            <wp:effectExtent l="0" t="0" r="3175" b="127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2F337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65E42B48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7D5D4E75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7F97CE85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7DDAB36E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4A22918D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7B81404A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0DC93E59" w14:textId="3F1FA45F" w:rsidR="001D745A" w:rsidRPr="00B82CC1" w:rsidRDefault="006A2E6F" w:rsidP="00220C51">
      <w:pPr>
        <w:jc w:val="center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Maribor, </w:t>
      </w:r>
      <w:r w:rsidR="002D3CE8" w:rsidRPr="00B82CC1">
        <w:rPr>
          <w:rFonts w:ascii="Arial" w:hAnsi="Arial" w:cs="Arial"/>
          <w:sz w:val="21"/>
          <w:szCs w:val="21"/>
        </w:rPr>
        <w:t>november</w:t>
      </w:r>
      <w:r w:rsidR="006A7228" w:rsidRPr="00B82CC1">
        <w:rPr>
          <w:rFonts w:ascii="Arial" w:hAnsi="Arial" w:cs="Arial"/>
          <w:sz w:val="21"/>
          <w:szCs w:val="21"/>
        </w:rPr>
        <w:t xml:space="preserve"> </w:t>
      </w:r>
      <w:r w:rsidR="009D35DE" w:rsidRPr="00B82CC1">
        <w:rPr>
          <w:rFonts w:ascii="Arial" w:hAnsi="Arial" w:cs="Arial"/>
          <w:sz w:val="21"/>
          <w:szCs w:val="21"/>
        </w:rPr>
        <w:t>2025</w:t>
      </w:r>
    </w:p>
    <w:p w14:paraId="2B183730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br w:type="page"/>
      </w:r>
    </w:p>
    <w:sdt>
      <w:sdtPr>
        <w:rPr>
          <w:rFonts w:ascii="Arial" w:eastAsia="Times New Roman" w:hAnsi="Arial" w:cs="Arial"/>
          <w:bCs w:val="0"/>
          <w:noProof/>
          <w:color w:val="auto"/>
          <w:sz w:val="21"/>
          <w:szCs w:val="21"/>
          <w:lang w:eastAsia="sl-SI"/>
        </w:rPr>
        <w:id w:val="272707004"/>
        <w:docPartObj>
          <w:docPartGallery w:val="Table of Contents"/>
          <w:docPartUnique/>
        </w:docPartObj>
      </w:sdtPr>
      <w:sdtEndPr/>
      <w:sdtContent>
        <w:p w14:paraId="1C02935C" w14:textId="77777777" w:rsidR="006A2E6F" w:rsidRPr="00B82CC1" w:rsidRDefault="006A2E6F" w:rsidP="00BE5F6A">
          <w:pPr>
            <w:pStyle w:val="NaslovTOC"/>
            <w:rPr>
              <w:rFonts w:ascii="Arial" w:hAnsi="Arial" w:cs="Arial"/>
              <w:sz w:val="21"/>
              <w:szCs w:val="21"/>
            </w:rPr>
          </w:pPr>
          <w:r w:rsidRPr="00B82CC1">
            <w:rPr>
              <w:rFonts w:ascii="Arial" w:hAnsi="Arial" w:cs="Arial"/>
              <w:sz w:val="21"/>
              <w:szCs w:val="21"/>
            </w:rPr>
            <w:t>Kazalo vsebine</w:t>
          </w:r>
        </w:p>
        <w:bookmarkStart w:id="0" w:name="OLE_LINK1"/>
        <w:p w14:paraId="516D08C5" w14:textId="248E6F58" w:rsidR="00F64A67" w:rsidRPr="00B82CC1" w:rsidRDefault="0007485D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r w:rsidRPr="00B82CC1">
            <w:rPr>
              <w:rFonts w:ascii="Arial" w:hAnsi="Arial"/>
              <w:sz w:val="21"/>
              <w:szCs w:val="21"/>
            </w:rPr>
            <w:fldChar w:fldCharType="begin"/>
          </w:r>
          <w:r w:rsidR="006A2E6F" w:rsidRPr="00B82CC1">
            <w:rPr>
              <w:rFonts w:ascii="Arial" w:hAnsi="Arial"/>
              <w:sz w:val="21"/>
              <w:szCs w:val="21"/>
            </w:rPr>
            <w:instrText>TOC \o "1-3" \z \u \h</w:instrText>
          </w:r>
          <w:r w:rsidRPr="00B82CC1">
            <w:rPr>
              <w:rFonts w:ascii="Arial" w:hAnsi="Arial"/>
              <w:sz w:val="21"/>
              <w:szCs w:val="21"/>
            </w:rPr>
            <w:fldChar w:fldCharType="separate"/>
          </w:r>
          <w:hyperlink w:anchor="_Toc214618903" w:history="1">
            <w:r w:rsidR="00F64A67" w:rsidRPr="00B82CC1">
              <w:rPr>
                <w:rStyle w:val="Hiperpovezava"/>
                <w:rFonts w:ascii="Arial" w:hAnsi="Arial"/>
                <w:sz w:val="21"/>
                <w:szCs w:val="21"/>
              </w:rPr>
              <w:t>1</w:t>
            </w:r>
            <w:r w:rsidR="00F64A67"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="00F64A67" w:rsidRPr="00B82CC1">
              <w:rPr>
                <w:rStyle w:val="Hiperpovezava"/>
                <w:rFonts w:ascii="Arial" w:hAnsi="Arial"/>
                <w:sz w:val="21"/>
                <w:szCs w:val="21"/>
              </w:rPr>
              <w:t>UVOD</w:t>
            </w:r>
            <w:r w:rsidR="00F64A67"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="00F64A67"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="00F64A67"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_Toc214618903 \h </w:instrText>
            </w:r>
            <w:r w:rsidR="00F64A67" w:rsidRPr="00B82CC1">
              <w:rPr>
                <w:rFonts w:ascii="Arial" w:hAnsi="Arial"/>
                <w:webHidden/>
                <w:sz w:val="21"/>
                <w:szCs w:val="21"/>
              </w:rPr>
            </w:r>
            <w:r w:rsidR="00F64A67"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="00F64A67" w:rsidRPr="00B82CC1">
              <w:rPr>
                <w:rFonts w:ascii="Arial" w:hAnsi="Arial"/>
                <w:webHidden/>
                <w:sz w:val="21"/>
                <w:szCs w:val="21"/>
              </w:rPr>
              <w:t>3</w:t>
            </w:r>
            <w:r w:rsidR="00F64A67"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5EF653C4" w14:textId="7A9A6714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04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2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PREDMET PROJEKTNE NALOGE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_Toc214618904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3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2AF87D1E" w14:textId="6A700AF1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05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3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Hidravlična modelna raziskava zgornjega vtočno-iztočnega objekta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_Toc214618905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4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19E4A57E" w14:textId="02E320BC" w:rsidR="00F64A67" w:rsidRPr="00B82CC1" w:rsidRDefault="00F64A67">
          <w:pPr>
            <w:pStyle w:val="Kazalovsebine2"/>
            <w:rPr>
              <w:rFonts w:ascii="Arial" w:eastAsiaTheme="minorEastAsia" w:hAnsi="Arial" w:cs="Arial"/>
              <w:kern w:val="2"/>
              <w:sz w:val="21"/>
              <w:szCs w:val="21"/>
              <w14:ligatures w14:val="standardContextual"/>
            </w:rPr>
          </w:pPr>
          <w:hyperlink w:anchor="_Toc214618906" w:history="1"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3.1</w:t>
            </w:r>
            <w:r w:rsidRPr="00B82CC1">
              <w:rPr>
                <w:rFonts w:ascii="Arial" w:eastAsiaTheme="minorEastAsia" w:hAnsi="Arial" w:cs="Arial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Modelno merilo in obseg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instrText xml:space="preserve"> PAGEREF _Toc214618906 \h </w:instrTex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>4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end"/>
            </w:r>
          </w:hyperlink>
        </w:p>
        <w:p w14:paraId="73AD9216" w14:textId="5A51604A" w:rsidR="00F64A67" w:rsidRPr="00B82CC1" w:rsidRDefault="00F64A67">
          <w:pPr>
            <w:pStyle w:val="Kazalovsebine2"/>
            <w:rPr>
              <w:rFonts w:ascii="Arial" w:eastAsiaTheme="minorEastAsia" w:hAnsi="Arial" w:cs="Arial"/>
              <w:kern w:val="2"/>
              <w:sz w:val="21"/>
              <w:szCs w:val="21"/>
              <w14:ligatures w14:val="standardContextual"/>
            </w:rPr>
          </w:pPr>
          <w:hyperlink w:anchor="_Toc214618907" w:history="1"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3.2</w:t>
            </w:r>
            <w:r w:rsidRPr="00B82CC1">
              <w:rPr>
                <w:rFonts w:ascii="Arial" w:eastAsiaTheme="minorEastAsia" w:hAnsi="Arial" w:cs="Arial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Robni pogoji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instrText xml:space="preserve"> PAGEREF _Toc214618907 \h </w:instrTex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>4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end"/>
            </w:r>
          </w:hyperlink>
        </w:p>
        <w:p w14:paraId="64CA427D" w14:textId="1DB52117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08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4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Hidravlična modelna raziskava spodnjega vtočno-iztočnega objekta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_Toc214618908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5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3E658FD9" w14:textId="01F68D3A" w:rsidR="00F64A67" w:rsidRPr="00B82CC1" w:rsidRDefault="00F64A67">
          <w:pPr>
            <w:pStyle w:val="Kazalovsebine2"/>
            <w:rPr>
              <w:rFonts w:ascii="Arial" w:eastAsiaTheme="minorEastAsia" w:hAnsi="Arial" w:cs="Arial"/>
              <w:kern w:val="2"/>
              <w:sz w:val="21"/>
              <w:szCs w:val="21"/>
              <w14:ligatures w14:val="standardContextual"/>
            </w:rPr>
          </w:pPr>
          <w:hyperlink w:anchor="_Toc214618909" w:history="1"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4.1</w:t>
            </w:r>
            <w:r w:rsidRPr="00B82CC1">
              <w:rPr>
                <w:rFonts w:ascii="Arial" w:eastAsiaTheme="minorEastAsia" w:hAnsi="Arial" w:cs="Arial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Modelno merilo in obseg modela spodnjega vtočno-iztočnega objekta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instrText xml:space="preserve"> PAGEREF _Toc214618909 \h </w:instrTex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>5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end"/>
            </w:r>
          </w:hyperlink>
        </w:p>
        <w:p w14:paraId="594C5AE3" w14:textId="616A212C" w:rsidR="00F64A67" w:rsidRPr="00B82CC1" w:rsidRDefault="00F64A67">
          <w:pPr>
            <w:pStyle w:val="Kazalovsebine2"/>
            <w:rPr>
              <w:rFonts w:ascii="Arial" w:eastAsiaTheme="minorEastAsia" w:hAnsi="Arial" w:cs="Arial"/>
              <w:kern w:val="2"/>
              <w:sz w:val="21"/>
              <w:szCs w:val="21"/>
              <w14:ligatures w14:val="standardContextual"/>
            </w:rPr>
          </w:pPr>
          <w:hyperlink w:anchor="_Toc214618910" w:history="1"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4.2</w:t>
            </w:r>
            <w:r w:rsidRPr="00B82CC1">
              <w:rPr>
                <w:rFonts w:ascii="Arial" w:eastAsiaTheme="minorEastAsia" w:hAnsi="Arial" w:cs="Arial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 w:cs="Arial"/>
                <w:sz w:val="21"/>
                <w:szCs w:val="21"/>
              </w:rPr>
              <w:t>Robni pogoji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instrText xml:space="preserve"> PAGEREF _Toc214618910 \h </w:instrTex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t>6</w:t>
            </w:r>
            <w:r w:rsidRPr="00B82CC1">
              <w:rPr>
                <w:rFonts w:ascii="Arial" w:hAnsi="Arial" w:cs="Arial"/>
                <w:webHidden/>
                <w:sz w:val="21"/>
                <w:szCs w:val="21"/>
              </w:rPr>
              <w:fldChar w:fldCharType="end"/>
            </w:r>
          </w:hyperlink>
        </w:p>
        <w:p w14:paraId="6147953F" w14:textId="4B2BF562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1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5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Obseg del skladno s projektno nalogo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_Toc214618911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6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1235897A" w14:textId="4E5D4848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2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6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Cilj projektne naloge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_Toc214618912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6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2AE7BCE7" w14:textId="15E19EF6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3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7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IZHODIŠČA ZA IZDELAVO DOKUMENTACIJE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_Toc214618913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7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1746AA82" w14:textId="7C16EE95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4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8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OSTALE OBVEZE IZVAJALCA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_Toc214618914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7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0D0806BC" w14:textId="21D63F5F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5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9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OBVEZE NAROČNIKA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_Toc214618915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8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07F7150B" w14:textId="34944A09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6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10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PLAČILNI POGOJI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_Toc214618916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8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2CEF0A0F" w14:textId="0479BDBC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7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11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TERMINSKI PLAN IZDELAVE DOKUMENTACIJE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_Toc214618917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8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6961AABA" w14:textId="71B1C04C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8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12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POROČANJE NA PROJEKTU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_Toc214618918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8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62DF9422" w14:textId="4EA56FEE" w:rsidR="00F64A67" w:rsidRPr="00B82CC1" w:rsidRDefault="00F64A67">
          <w:pPr>
            <w:pStyle w:val="Kazalovsebine1"/>
            <w:rPr>
              <w:rFonts w:ascii="Arial" w:eastAsiaTheme="minorEastAsia" w:hAnsi="Arial"/>
              <w:b w:val="0"/>
              <w:kern w:val="2"/>
              <w:sz w:val="21"/>
              <w:szCs w:val="21"/>
              <w14:ligatures w14:val="standardContextual"/>
            </w:rPr>
          </w:pPr>
          <w:hyperlink w:anchor="_Toc214618919" w:history="1"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13</w:t>
            </w:r>
            <w:r w:rsidRPr="00B82CC1">
              <w:rPr>
                <w:rFonts w:ascii="Arial" w:eastAsiaTheme="minorEastAsia" w:hAnsi="Arial"/>
                <w:b w:val="0"/>
                <w:kern w:val="2"/>
                <w:sz w:val="21"/>
                <w:szCs w:val="21"/>
                <w14:ligatures w14:val="standardContextual"/>
              </w:rPr>
              <w:tab/>
            </w:r>
            <w:r w:rsidRPr="00B82CC1">
              <w:rPr>
                <w:rStyle w:val="Hiperpovezava"/>
                <w:rFonts w:ascii="Arial" w:hAnsi="Arial"/>
                <w:sz w:val="21"/>
                <w:szCs w:val="21"/>
              </w:rPr>
              <w:t>PRILOGE PROJEKTNE NALOGE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ab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begin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instrText xml:space="preserve"> PAGEREF _Toc214618919 \h </w:instrTex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separate"/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t>9</w:t>
            </w:r>
            <w:r w:rsidRPr="00B82CC1">
              <w:rPr>
                <w:rFonts w:ascii="Arial" w:hAnsi="Arial"/>
                <w:webHidden/>
                <w:sz w:val="21"/>
                <w:szCs w:val="21"/>
              </w:rPr>
              <w:fldChar w:fldCharType="end"/>
            </w:r>
          </w:hyperlink>
        </w:p>
        <w:p w14:paraId="4584667B" w14:textId="3642D224" w:rsidR="0007485D" w:rsidRPr="00B82CC1" w:rsidRDefault="0007485D" w:rsidP="41165B0B">
          <w:pPr>
            <w:pStyle w:val="Kazalovsebine1"/>
            <w:tabs>
              <w:tab w:val="clear" w:pos="9214"/>
              <w:tab w:val="left" w:pos="435"/>
              <w:tab w:val="right" w:leader="dot" w:pos="9210"/>
            </w:tabs>
            <w:rPr>
              <w:rStyle w:val="Hiperpovezava"/>
              <w:rFonts w:ascii="Arial" w:hAnsi="Arial"/>
              <w:kern w:val="2"/>
              <w:sz w:val="21"/>
              <w:szCs w:val="21"/>
              <w14:ligatures w14:val="standardContextual"/>
            </w:rPr>
          </w:pPr>
          <w:r w:rsidRPr="00B82CC1">
            <w:rPr>
              <w:rFonts w:ascii="Arial" w:hAnsi="Arial"/>
              <w:sz w:val="21"/>
              <w:szCs w:val="21"/>
            </w:rPr>
            <w:fldChar w:fldCharType="end"/>
          </w:r>
        </w:p>
      </w:sdtContent>
    </w:sdt>
    <w:bookmarkEnd w:id="0"/>
    <w:p w14:paraId="1783BE0C" w14:textId="10FA028F" w:rsidR="00E057F8" w:rsidRPr="00B82CC1" w:rsidRDefault="00E057F8">
      <w:pPr>
        <w:spacing w:line="240" w:lineRule="auto"/>
        <w:jc w:val="left"/>
        <w:rPr>
          <w:rFonts w:ascii="Arial" w:hAnsi="Arial" w:cs="Arial"/>
          <w:b/>
          <w:bCs/>
          <w:sz w:val="21"/>
          <w:szCs w:val="21"/>
        </w:rPr>
      </w:pPr>
    </w:p>
    <w:p w14:paraId="0A6FECFC" w14:textId="289C8414" w:rsidR="00C6547E" w:rsidRPr="00B82CC1" w:rsidRDefault="00097B8D" w:rsidP="006A2E6F">
      <w:pPr>
        <w:rPr>
          <w:rFonts w:ascii="Arial" w:hAnsi="Arial" w:cs="Arial"/>
          <w:b/>
          <w:bCs/>
          <w:sz w:val="21"/>
          <w:szCs w:val="21"/>
        </w:rPr>
      </w:pPr>
      <w:r w:rsidRPr="00B82CC1">
        <w:rPr>
          <w:rFonts w:ascii="Arial" w:hAnsi="Arial" w:cs="Arial"/>
          <w:b/>
          <w:bCs/>
          <w:sz w:val="21"/>
          <w:szCs w:val="21"/>
        </w:rPr>
        <w:t>Kazalo tabel</w:t>
      </w:r>
    </w:p>
    <w:p w14:paraId="3B2951E8" w14:textId="77777777" w:rsidR="00C6547E" w:rsidRPr="00B82CC1" w:rsidRDefault="00C6547E" w:rsidP="006A2E6F">
      <w:pPr>
        <w:rPr>
          <w:rFonts w:ascii="Arial" w:hAnsi="Arial" w:cs="Arial"/>
          <w:sz w:val="21"/>
          <w:szCs w:val="21"/>
        </w:rPr>
      </w:pPr>
    </w:p>
    <w:p w14:paraId="4C2D5CD1" w14:textId="0A784C02" w:rsidR="0013049F" w:rsidRPr="00B82CC1" w:rsidRDefault="00A96D26">
      <w:pPr>
        <w:pStyle w:val="Kazaloslik"/>
        <w:rPr>
          <w:rFonts w:ascii="Arial" w:eastAsiaTheme="minorEastAsia" w:hAnsi="Arial" w:cs="Arial"/>
          <w:noProof/>
          <w:kern w:val="2"/>
          <w:sz w:val="21"/>
          <w:szCs w:val="21"/>
          <w14:ligatures w14:val="standardContextual"/>
        </w:rPr>
      </w:pPr>
      <w:r w:rsidRPr="00B82CC1">
        <w:rPr>
          <w:rFonts w:ascii="Arial" w:hAnsi="Arial" w:cs="Arial"/>
          <w:sz w:val="21"/>
          <w:szCs w:val="21"/>
        </w:rPr>
        <w:fldChar w:fldCharType="begin"/>
      </w:r>
      <w:r w:rsidRPr="00B82CC1">
        <w:rPr>
          <w:rFonts w:ascii="Arial" w:hAnsi="Arial" w:cs="Arial"/>
          <w:sz w:val="21"/>
          <w:szCs w:val="21"/>
        </w:rPr>
        <w:instrText xml:space="preserve"> TOC \h \z \c "Tabela" </w:instrText>
      </w:r>
      <w:r w:rsidRPr="00B82CC1">
        <w:rPr>
          <w:rFonts w:ascii="Arial" w:hAnsi="Arial" w:cs="Arial"/>
          <w:sz w:val="21"/>
          <w:szCs w:val="21"/>
        </w:rPr>
        <w:fldChar w:fldCharType="separate"/>
      </w:r>
      <w:hyperlink w:anchor="_Toc213851923" w:history="1">
        <w:r w:rsidR="0013049F" w:rsidRPr="00B82CC1">
          <w:rPr>
            <w:rStyle w:val="Hiperpovezava"/>
            <w:rFonts w:ascii="Arial" w:hAnsi="Arial" w:cs="Arial"/>
            <w:noProof/>
            <w:sz w:val="21"/>
            <w:szCs w:val="21"/>
          </w:rPr>
          <w:t>Tabela 1: Predviden terminski okvir za izdelavo dokumentacije:</w:t>
        </w:r>
        <w:r w:rsidR="0013049F" w:rsidRPr="00B82CC1">
          <w:rPr>
            <w:rFonts w:ascii="Arial" w:hAnsi="Arial" w:cs="Arial"/>
            <w:noProof/>
            <w:webHidden/>
            <w:sz w:val="21"/>
            <w:szCs w:val="21"/>
          </w:rPr>
          <w:tab/>
        </w:r>
        <w:r w:rsidR="0013049F" w:rsidRPr="00B82CC1">
          <w:rPr>
            <w:rFonts w:ascii="Arial" w:hAnsi="Arial" w:cs="Arial"/>
            <w:noProof/>
            <w:webHidden/>
            <w:sz w:val="21"/>
            <w:szCs w:val="21"/>
          </w:rPr>
          <w:fldChar w:fldCharType="begin"/>
        </w:r>
        <w:r w:rsidR="0013049F" w:rsidRPr="00B82CC1">
          <w:rPr>
            <w:rFonts w:ascii="Arial" w:hAnsi="Arial" w:cs="Arial"/>
            <w:noProof/>
            <w:webHidden/>
            <w:sz w:val="21"/>
            <w:szCs w:val="21"/>
          </w:rPr>
          <w:instrText xml:space="preserve"> PAGEREF _Toc213851923 \h </w:instrText>
        </w:r>
        <w:r w:rsidR="0013049F" w:rsidRPr="00B82CC1">
          <w:rPr>
            <w:rFonts w:ascii="Arial" w:hAnsi="Arial" w:cs="Arial"/>
            <w:noProof/>
            <w:webHidden/>
            <w:sz w:val="21"/>
            <w:szCs w:val="21"/>
          </w:rPr>
        </w:r>
        <w:r w:rsidR="0013049F" w:rsidRPr="00B82CC1">
          <w:rPr>
            <w:rFonts w:ascii="Arial" w:hAnsi="Arial" w:cs="Arial"/>
            <w:noProof/>
            <w:webHidden/>
            <w:sz w:val="21"/>
            <w:szCs w:val="21"/>
          </w:rPr>
          <w:fldChar w:fldCharType="separate"/>
        </w:r>
        <w:r w:rsidR="0013049F" w:rsidRPr="00B82CC1">
          <w:rPr>
            <w:rFonts w:ascii="Arial" w:hAnsi="Arial" w:cs="Arial"/>
            <w:noProof/>
            <w:webHidden/>
            <w:sz w:val="21"/>
            <w:szCs w:val="21"/>
          </w:rPr>
          <w:t>8</w:t>
        </w:r>
        <w:r w:rsidR="0013049F" w:rsidRPr="00B82CC1">
          <w:rPr>
            <w:rFonts w:ascii="Arial" w:hAnsi="Arial" w:cs="Arial"/>
            <w:noProof/>
            <w:webHidden/>
            <w:sz w:val="21"/>
            <w:szCs w:val="21"/>
          </w:rPr>
          <w:fldChar w:fldCharType="end"/>
        </w:r>
      </w:hyperlink>
    </w:p>
    <w:p w14:paraId="77A42BD5" w14:textId="0E7B42B9" w:rsidR="00097B8D" w:rsidRPr="00B82CC1" w:rsidRDefault="00A96D26">
      <w:pPr>
        <w:spacing w:line="240" w:lineRule="auto"/>
        <w:jc w:val="left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fldChar w:fldCharType="end"/>
      </w:r>
    </w:p>
    <w:p w14:paraId="5C4A7725" w14:textId="77777777" w:rsidR="00097B8D" w:rsidRPr="00B82CC1" w:rsidRDefault="00097B8D" w:rsidP="00097B8D">
      <w:pPr>
        <w:rPr>
          <w:rFonts w:ascii="Arial" w:hAnsi="Arial" w:cs="Arial"/>
          <w:sz w:val="21"/>
          <w:szCs w:val="21"/>
        </w:rPr>
      </w:pPr>
    </w:p>
    <w:p w14:paraId="35D25DBD" w14:textId="35D01140" w:rsidR="00FB54FF" w:rsidRPr="00B82CC1" w:rsidRDefault="00FB54FF">
      <w:pPr>
        <w:spacing w:line="240" w:lineRule="auto"/>
        <w:jc w:val="left"/>
        <w:rPr>
          <w:rFonts w:ascii="Arial" w:hAnsi="Arial" w:cs="Arial"/>
          <w:b/>
          <w:kern w:val="28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br w:type="page"/>
      </w:r>
    </w:p>
    <w:p w14:paraId="3E3658F7" w14:textId="6B8704DC" w:rsidR="006A2E6F" w:rsidRPr="00B82CC1" w:rsidRDefault="006A2E6F" w:rsidP="00BE5F6A">
      <w:pPr>
        <w:pStyle w:val="Naslov1"/>
        <w:rPr>
          <w:rFonts w:ascii="Arial" w:hAnsi="Arial"/>
          <w:sz w:val="21"/>
          <w:szCs w:val="21"/>
        </w:rPr>
      </w:pPr>
      <w:bookmarkStart w:id="1" w:name="_Toc214618903"/>
      <w:r w:rsidRPr="00B82CC1">
        <w:rPr>
          <w:rFonts w:ascii="Arial" w:hAnsi="Arial"/>
          <w:sz w:val="21"/>
          <w:szCs w:val="21"/>
        </w:rPr>
        <w:lastRenderedPageBreak/>
        <w:t>UVOD</w:t>
      </w:r>
      <w:bookmarkEnd w:id="1"/>
    </w:p>
    <w:p w14:paraId="776C5050" w14:textId="76430D07" w:rsidR="00531E45" w:rsidRPr="00B82CC1" w:rsidRDefault="00531E45" w:rsidP="00D94F37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Družba Dravske elektrarne Maribor, d.o.o. </w:t>
      </w:r>
      <w:r w:rsidR="00824CF4" w:rsidRPr="00B82CC1">
        <w:rPr>
          <w:rFonts w:ascii="Arial" w:hAnsi="Arial" w:cs="Arial"/>
          <w:sz w:val="21"/>
          <w:szCs w:val="21"/>
        </w:rPr>
        <w:t xml:space="preserve">(v nadaljevanju DEM) </w:t>
      </w:r>
      <w:r w:rsidRPr="00B82CC1">
        <w:rPr>
          <w:rFonts w:ascii="Arial" w:hAnsi="Arial" w:cs="Arial"/>
          <w:sz w:val="21"/>
          <w:szCs w:val="21"/>
        </w:rPr>
        <w:t>je pomemben člen</w:t>
      </w:r>
      <w:r w:rsidR="00824CF4" w:rsidRPr="00B82CC1">
        <w:rPr>
          <w:rFonts w:ascii="Arial" w:hAnsi="Arial" w:cs="Arial"/>
          <w:sz w:val="21"/>
          <w:szCs w:val="21"/>
        </w:rPr>
        <w:t xml:space="preserve"> družbe</w:t>
      </w:r>
      <w:r w:rsidR="00337729" w:rsidRPr="00B82CC1">
        <w:rPr>
          <w:rFonts w:ascii="Arial" w:hAnsi="Arial" w:cs="Arial"/>
          <w:sz w:val="21"/>
          <w:szCs w:val="21"/>
        </w:rPr>
        <w:t xml:space="preserve"> Holding </w:t>
      </w:r>
      <w:r w:rsidR="00045F21" w:rsidRPr="00B82CC1">
        <w:rPr>
          <w:rFonts w:ascii="Arial" w:hAnsi="Arial" w:cs="Arial"/>
          <w:sz w:val="21"/>
          <w:szCs w:val="21"/>
        </w:rPr>
        <w:t>slovenskih elektrarn</w:t>
      </w:r>
      <w:r w:rsidR="00824CF4" w:rsidRPr="00B82CC1">
        <w:rPr>
          <w:rFonts w:ascii="Arial" w:hAnsi="Arial" w:cs="Arial"/>
          <w:sz w:val="21"/>
          <w:szCs w:val="21"/>
        </w:rPr>
        <w:t>,</w:t>
      </w:r>
      <w:r w:rsidR="00045F21" w:rsidRPr="00B82CC1">
        <w:rPr>
          <w:rFonts w:ascii="Arial" w:hAnsi="Arial" w:cs="Arial"/>
          <w:sz w:val="21"/>
          <w:szCs w:val="21"/>
        </w:rPr>
        <w:t xml:space="preserve"> d.o.o. ter </w:t>
      </w:r>
      <w:r w:rsidR="004F4252" w:rsidRPr="00B82CC1">
        <w:rPr>
          <w:rFonts w:ascii="Arial" w:hAnsi="Arial" w:cs="Arial"/>
          <w:sz w:val="21"/>
          <w:szCs w:val="21"/>
        </w:rPr>
        <w:t xml:space="preserve">pomemben proizvajalec električne energije v </w:t>
      </w:r>
      <w:r w:rsidRPr="00B82CC1">
        <w:rPr>
          <w:rFonts w:ascii="Arial" w:hAnsi="Arial" w:cs="Arial"/>
          <w:sz w:val="21"/>
          <w:szCs w:val="21"/>
        </w:rPr>
        <w:t>slovensk</w:t>
      </w:r>
      <w:r w:rsidR="004F4252" w:rsidRPr="00B82CC1">
        <w:rPr>
          <w:rFonts w:ascii="Arial" w:hAnsi="Arial" w:cs="Arial"/>
          <w:sz w:val="21"/>
          <w:szCs w:val="21"/>
        </w:rPr>
        <w:t>i</w:t>
      </w:r>
      <w:r w:rsidRPr="00B82CC1">
        <w:rPr>
          <w:rFonts w:ascii="Arial" w:hAnsi="Arial" w:cs="Arial"/>
          <w:sz w:val="21"/>
          <w:szCs w:val="21"/>
        </w:rPr>
        <w:t xml:space="preserve"> energetik</w:t>
      </w:r>
      <w:r w:rsidR="004F4252" w:rsidRPr="00B82CC1">
        <w:rPr>
          <w:rFonts w:ascii="Arial" w:hAnsi="Arial" w:cs="Arial"/>
          <w:sz w:val="21"/>
          <w:szCs w:val="21"/>
        </w:rPr>
        <w:t>i</w:t>
      </w:r>
      <w:r w:rsidRPr="00B82CC1">
        <w:rPr>
          <w:rFonts w:ascii="Arial" w:hAnsi="Arial" w:cs="Arial"/>
          <w:sz w:val="21"/>
          <w:szCs w:val="21"/>
        </w:rPr>
        <w:t xml:space="preserve">, saj je največji proizvajalec električne energije iz obnovljivih virov v Sloveniji. </w:t>
      </w:r>
      <w:r w:rsidR="003205B2" w:rsidRPr="00B82CC1">
        <w:rPr>
          <w:rFonts w:ascii="Arial" w:hAnsi="Arial" w:cs="Arial"/>
          <w:sz w:val="21"/>
          <w:szCs w:val="21"/>
        </w:rPr>
        <w:t>Družba DEM s</w:t>
      </w:r>
      <w:r w:rsidR="009873A1" w:rsidRPr="00B82CC1">
        <w:rPr>
          <w:rFonts w:ascii="Arial" w:hAnsi="Arial" w:cs="Arial"/>
          <w:sz w:val="21"/>
          <w:szCs w:val="21"/>
        </w:rPr>
        <w:t xml:space="preserve"> svojimi osmimi velikimi hidroelektrarnami na reki Dravi</w:t>
      </w:r>
      <w:r w:rsidR="45184B46" w:rsidRPr="00B82CC1">
        <w:rPr>
          <w:rFonts w:ascii="Arial" w:hAnsi="Arial" w:cs="Arial"/>
          <w:sz w:val="21"/>
          <w:szCs w:val="21"/>
        </w:rPr>
        <w:t>,</w:t>
      </w:r>
      <w:r w:rsidR="0021045F" w:rsidRPr="00B82CC1">
        <w:rPr>
          <w:rFonts w:ascii="Arial" w:hAnsi="Arial" w:cs="Arial"/>
          <w:sz w:val="21"/>
          <w:szCs w:val="21"/>
        </w:rPr>
        <w:t xml:space="preserve"> </w:t>
      </w:r>
      <w:r w:rsidR="00847B9D" w:rsidRPr="00B82CC1">
        <w:rPr>
          <w:rFonts w:ascii="Arial" w:hAnsi="Arial" w:cs="Arial"/>
          <w:sz w:val="21"/>
          <w:szCs w:val="21"/>
        </w:rPr>
        <w:t>petimi malimi hidroelektrarnami ter </w:t>
      </w:r>
      <w:r w:rsidR="00C242A6" w:rsidRPr="00B82CC1">
        <w:rPr>
          <w:rFonts w:ascii="Arial" w:hAnsi="Arial" w:cs="Arial"/>
          <w:sz w:val="21"/>
          <w:szCs w:val="21"/>
        </w:rPr>
        <w:t>petimi</w:t>
      </w:r>
      <w:r w:rsidR="0021045F" w:rsidRPr="00B82CC1">
        <w:rPr>
          <w:rFonts w:ascii="Arial" w:hAnsi="Arial" w:cs="Arial"/>
          <w:sz w:val="21"/>
          <w:szCs w:val="21"/>
        </w:rPr>
        <w:t xml:space="preserve"> </w:t>
      </w:r>
      <w:r w:rsidR="00847B9D" w:rsidRPr="00B82CC1">
        <w:rPr>
          <w:rFonts w:ascii="Arial" w:hAnsi="Arial" w:cs="Arial"/>
          <w:sz w:val="21"/>
          <w:szCs w:val="21"/>
        </w:rPr>
        <w:t>sončnimi elektrarnami proizvede skoraj četrtino vse slovenske električne energije</w:t>
      </w:r>
      <w:r w:rsidR="00D94F37" w:rsidRPr="00B82CC1">
        <w:rPr>
          <w:rFonts w:ascii="Arial" w:hAnsi="Arial" w:cs="Arial"/>
          <w:sz w:val="21"/>
          <w:szCs w:val="21"/>
        </w:rPr>
        <w:t xml:space="preserve">. </w:t>
      </w:r>
      <w:r w:rsidRPr="00B82CC1">
        <w:rPr>
          <w:rFonts w:ascii="Arial" w:hAnsi="Arial" w:cs="Arial"/>
          <w:sz w:val="21"/>
          <w:szCs w:val="21"/>
        </w:rPr>
        <w:t xml:space="preserve">Družba </w:t>
      </w:r>
      <w:r w:rsidR="00F563E8" w:rsidRPr="00B82CC1">
        <w:rPr>
          <w:rFonts w:ascii="Arial" w:hAnsi="Arial" w:cs="Arial"/>
          <w:sz w:val="21"/>
          <w:szCs w:val="21"/>
        </w:rPr>
        <w:t xml:space="preserve">je </w:t>
      </w:r>
      <w:r w:rsidRPr="00B82CC1">
        <w:rPr>
          <w:rFonts w:ascii="Arial" w:hAnsi="Arial" w:cs="Arial"/>
          <w:sz w:val="21"/>
          <w:szCs w:val="21"/>
        </w:rPr>
        <w:t xml:space="preserve">razvojno </w:t>
      </w:r>
      <w:r w:rsidR="00F563E8" w:rsidRPr="00B82CC1">
        <w:rPr>
          <w:rFonts w:ascii="Arial" w:hAnsi="Arial" w:cs="Arial"/>
          <w:sz w:val="21"/>
          <w:szCs w:val="21"/>
        </w:rPr>
        <w:t xml:space="preserve">naravnana in dolgoročno </w:t>
      </w:r>
      <w:r w:rsidRPr="00B82CC1">
        <w:rPr>
          <w:rFonts w:ascii="Arial" w:hAnsi="Arial" w:cs="Arial"/>
          <w:sz w:val="21"/>
          <w:szCs w:val="21"/>
        </w:rPr>
        <w:t xml:space="preserve">sledi ciljem zagotovitve varne, kvalitetne, stabilne </w:t>
      </w:r>
      <w:r w:rsidR="00F563E8" w:rsidRPr="00B82CC1">
        <w:rPr>
          <w:rFonts w:ascii="Arial" w:hAnsi="Arial" w:cs="Arial"/>
          <w:sz w:val="21"/>
          <w:szCs w:val="21"/>
        </w:rPr>
        <w:t>ter</w:t>
      </w:r>
      <w:r w:rsidRPr="00B82CC1">
        <w:rPr>
          <w:rFonts w:ascii="Arial" w:hAnsi="Arial" w:cs="Arial"/>
          <w:sz w:val="21"/>
          <w:szCs w:val="21"/>
        </w:rPr>
        <w:t xml:space="preserve"> zanesljive proizvodnje električne energije</w:t>
      </w:r>
      <w:r w:rsidR="00F563E8" w:rsidRPr="00B82CC1">
        <w:rPr>
          <w:rFonts w:ascii="Arial" w:hAnsi="Arial" w:cs="Arial"/>
          <w:sz w:val="21"/>
          <w:szCs w:val="21"/>
        </w:rPr>
        <w:t>,</w:t>
      </w:r>
      <w:r w:rsidRPr="00B82CC1">
        <w:rPr>
          <w:rFonts w:ascii="Arial" w:hAnsi="Arial" w:cs="Arial"/>
          <w:sz w:val="21"/>
          <w:szCs w:val="21"/>
        </w:rPr>
        <w:t xml:space="preserve"> tudi s ciljem dviga proizvodnje električne energije iz obnovljivih virov, kar pomeni tudi potrebo po umeščanju in izgradnji novih energetskih objektov.</w:t>
      </w:r>
    </w:p>
    <w:p w14:paraId="18D60806" w14:textId="77777777" w:rsidR="00EF7E02" w:rsidRPr="00B82CC1" w:rsidRDefault="00EF7E02" w:rsidP="00531E45">
      <w:pPr>
        <w:rPr>
          <w:rFonts w:ascii="Arial" w:hAnsi="Arial" w:cs="Arial"/>
          <w:sz w:val="21"/>
          <w:szCs w:val="21"/>
        </w:rPr>
      </w:pPr>
    </w:p>
    <w:p w14:paraId="3F685D41" w14:textId="5F254842" w:rsidR="007405DC" w:rsidRPr="00B82CC1" w:rsidRDefault="00531E45" w:rsidP="00B53B3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Družba DEM d.o.o. načrtuje izgradnjo </w:t>
      </w:r>
      <w:r w:rsidR="009107D4" w:rsidRPr="00B82CC1">
        <w:rPr>
          <w:rFonts w:ascii="Arial" w:hAnsi="Arial" w:cs="Arial"/>
          <w:sz w:val="21"/>
          <w:szCs w:val="21"/>
        </w:rPr>
        <w:t>črpalne hidroelektrarne (ČHE)</w:t>
      </w:r>
      <w:r w:rsidRPr="00B82CC1">
        <w:rPr>
          <w:rFonts w:ascii="Arial" w:hAnsi="Arial" w:cs="Arial"/>
          <w:sz w:val="21"/>
          <w:szCs w:val="21"/>
        </w:rPr>
        <w:t xml:space="preserve"> Kozjak s pripadajočimi ureditvami, za katero je</w:t>
      </w:r>
      <w:r w:rsidR="00493473" w:rsidRPr="00B82CC1">
        <w:rPr>
          <w:rFonts w:ascii="Arial" w:hAnsi="Arial" w:cs="Arial"/>
          <w:sz w:val="21"/>
          <w:szCs w:val="21"/>
        </w:rPr>
        <w:t xml:space="preserve"> bila</w:t>
      </w:r>
      <w:r w:rsidRPr="00B82CC1">
        <w:rPr>
          <w:rFonts w:ascii="Arial" w:hAnsi="Arial" w:cs="Arial"/>
          <w:sz w:val="21"/>
          <w:szCs w:val="21"/>
        </w:rPr>
        <w:t xml:space="preserve"> sprejeta Uredba o državnem prostorskem načrtu za črpalno hidroelektrarno na Dravi in daljnovodno povezavo ČHE-RTP Maribor (</w:t>
      </w:r>
      <w:r w:rsidR="0EC263A2" w:rsidRPr="00B82CC1">
        <w:rPr>
          <w:rFonts w:ascii="Arial" w:hAnsi="Arial" w:cs="Arial"/>
          <w:sz w:val="21"/>
          <w:szCs w:val="21"/>
        </w:rPr>
        <w:t>Uradni list</w:t>
      </w:r>
      <w:r w:rsidRPr="00B82CC1">
        <w:rPr>
          <w:rFonts w:ascii="Arial" w:hAnsi="Arial" w:cs="Arial"/>
          <w:sz w:val="21"/>
          <w:szCs w:val="21"/>
        </w:rPr>
        <w:t xml:space="preserve"> RS, št. 12/11) (v nadaljevanju: DPN). </w:t>
      </w:r>
      <w:r w:rsidR="007405DC" w:rsidRPr="00B82CC1">
        <w:rPr>
          <w:rFonts w:ascii="Arial" w:hAnsi="Arial" w:cs="Arial"/>
          <w:sz w:val="21"/>
          <w:szCs w:val="21"/>
        </w:rPr>
        <w:t>ČHE Kozjak se načrtuje skladno s koncesijsko pogodbo za rabo reke Drave za proizvodnjo električne energije tako, da se skupni bruto potencial vodotoka ne spreminja.</w:t>
      </w:r>
      <w:r w:rsidR="0059561C" w:rsidRPr="00B82CC1">
        <w:rPr>
          <w:rFonts w:ascii="Arial" w:hAnsi="Arial" w:cs="Arial"/>
          <w:sz w:val="21"/>
          <w:szCs w:val="21"/>
        </w:rPr>
        <w:t xml:space="preserve"> V faz</w:t>
      </w:r>
      <w:r w:rsidR="00DB2104" w:rsidRPr="00B82CC1">
        <w:rPr>
          <w:rFonts w:ascii="Arial" w:hAnsi="Arial" w:cs="Arial"/>
          <w:sz w:val="21"/>
          <w:szCs w:val="21"/>
        </w:rPr>
        <w:t xml:space="preserve">i potrjevanja DPN </w:t>
      </w:r>
      <w:r w:rsidR="0059561C" w:rsidRPr="00B82CC1">
        <w:rPr>
          <w:rFonts w:ascii="Arial" w:hAnsi="Arial" w:cs="Arial"/>
          <w:sz w:val="21"/>
          <w:szCs w:val="21"/>
        </w:rPr>
        <w:t>je bila izdelana projektna dokumentacija, investicijska dokumentacija, raziskave in strokovne podlage</w:t>
      </w:r>
      <w:r w:rsidR="00284FA0" w:rsidRPr="00B82CC1">
        <w:rPr>
          <w:rFonts w:ascii="Arial" w:hAnsi="Arial" w:cs="Arial"/>
          <w:sz w:val="21"/>
          <w:szCs w:val="21"/>
        </w:rPr>
        <w:t xml:space="preserve"> ter izdelano </w:t>
      </w:r>
      <w:proofErr w:type="spellStart"/>
      <w:r w:rsidR="00284FA0" w:rsidRPr="00B82CC1">
        <w:rPr>
          <w:rFonts w:ascii="Arial" w:hAnsi="Arial" w:cs="Arial"/>
          <w:sz w:val="21"/>
          <w:szCs w:val="21"/>
        </w:rPr>
        <w:t>okoljsko</w:t>
      </w:r>
      <w:proofErr w:type="spellEnd"/>
      <w:r w:rsidR="00284FA0" w:rsidRPr="00B82CC1">
        <w:rPr>
          <w:rFonts w:ascii="Arial" w:hAnsi="Arial" w:cs="Arial"/>
          <w:sz w:val="21"/>
          <w:szCs w:val="21"/>
        </w:rPr>
        <w:t xml:space="preserve"> poročilo</w:t>
      </w:r>
      <w:r w:rsidR="0059561C" w:rsidRPr="00B82CC1">
        <w:rPr>
          <w:rFonts w:ascii="Arial" w:hAnsi="Arial" w:cs="Arial"/>
          <w:sz w:val="21"/>
          <w:szCs w:val="21"/>
        </w:rPr>
        <w:t>.</w:t>
      </w:r>
    </w:p>
    <w:p w14:paraId="3E9E7318" w14:textId="77777777" w:rsidR="001B12AE" w:rsidRPr="00B82CC1" w:rsidRDefault="001B12AE" w:rsidP="00B82C13">
      <w:pPr>
        <w:rPr>
          <w:rFonts w:ascii="Arial" w:hAnsi="Arial" w:cs="Arial"/>
          <w:sz w:val="21"/>
          <w:szCs w:val="21"/>
        </w:rPr>
      </w:pPr>
    </w:p>
    <w:p w14:paraId="4377CC93" w14:textId="7A758FD3" w:rsidR="00735DB9" w:rsidRPr="00B82CC1" w:rsidRDefault="00735DB9" w:rsidP="00B82C13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V letu 2024 je bila izdelana </w:t>
      </w:r>
      <w:proofErr w:type="spellStart"/>
      <w:r w:rsidRPr="00B82CC1">
        <w:rPr>
          <w:rFonts w:ascii="Arial" w:hAnsi="Arial" w:cs="Arial"/>
          <w:sz w:val="21"/>
          <w:szCs w:val="21"/>
        </w:rPr>
        <w:t>novelacija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 idejnega projekta (</w:t>
      </w:r>
      <w:proofErr w:type="spellStart"/>
      <w:r w:rsidRPr="00B82CC1">
        <w:rPr>
          <w:rFonts w:ascii="Arial" w:hAnsi="Arial" w:cs="Arial"/>
          <w:sz w:val="21"/>
          <w:szCs w:val="21"/>
        </w:rPr>
        <w:t>nIDP</w:t>
      </w:r>
      <w:proofErr w:type="spellEnd"/>
      <w:r w:rsidRPr="00B82CC1">
        <w:rPr>
          <w:rFonts w:ascii="Arial" w:hAnsi="Arial" w:cs="Arial"/>
          <w:sz w:val="21"/>
          <w:szCs w:val="21"/>
        </w:rPr>
        <w:t>)</w:t>
      </w:r>
      <w:r w:rsidR="000F6ADC" w:rsidRPr="00B82CC1">
        <w:rPr>
          <w:rFonts w:ascii="Arial" w:hAnsi="Arial" w:cs="Arial"/>
          <w:sz w:val="21"/>
          <w:szCs w:val="21"/>
        </w:rPr>
        <w:t xml:space="preserve">, ki obravnava trenutno aktualno tehnologijo </w:t>
      </w:r>
      <w:r w:rsidR="000F6F0D" w:rsidRPr="00B82CC1">
        <w:rPr>
          <w:rFonts w:ascii="Arial" w:hAnsi="Arial" w:cs="Arial"/>
          <w:sz w:val="21"/>
          <w:szCs w:val="21"/>
        </w:rPr>
        <w:t>črpalnih</w:t>
      </w:r>
      <w:r w:rsidR="000F6ADC" w:rsidRPr="00B82CC1">
        <w:rPr>
          <w:rFonts w:ascii="Arial" w:hAnsi="Arial" w:cs="Arial"/>
          <w:sz w:val="21"/>
          <w:szCs w:val="21"/>
        </w:rPr>
        <w:t xml:space="preserve"> elektrarn</w:t>
      </w:r>
      <w:r w:rsidR="00F12B7E" w:rsidRPr="00B82CC1">
        <w:rPr>
          <w:rFonts w:ascii="Arial" w:hAnsi="Arial" w:cs="Arial"/>
          <w:sz w:val="21"/>
          <w:szCs w:val="21"/>
        </w:rPr>
        <w:t>. Trenutno poteka zunan</w:t>
      </w:r>
      <w:r w:rsidR="00216C22" w:rsidRPr="00B82CC1">
        <w:rPr>
          <w:rFonts w:ascii="Arial" w:hAnsi="Arial" w:cs="Arial"/>
          <w:sz w:val="21"/>
          <w:szCs w:val="21"/>
        </w:rPr>
        <w:t>ja recenzija projektne dokumentacije s strani tujega konzultanta.</w:t>
      </w:r>
      <w:r w:rsidR="00AB4C81" w:rsidRPr="00B82CC1">
        <w:rPr>
          <w:rFonts w:ascii="Arial" w:hAnsi="Arial" w:cs="Arial"/>
          <w:sz w:val="21"/>
          <w:szCs w:val="21"/>
        </w:rPr>
        <w:t xml:space="preserve"> </w:t>
      </w:r>
      <w:r w:rsidR="005105AC" w:rsidRPr="00B82CC1">
        <w:rPr>
          <w:rFonts w:ascii="Arial" w:hAnsi="Arial" w:cs="Arial"/>
          <w:sz w:val="21"/>
          <w:szCs w:val="21"/>
        </w:rPr>
        <w:t xml:space="preserve">Dokument </w:t>
      </w:r>
      <w:proofErr w:type="spellStart"/>
      <w:r w:rsidR="005105AC" w:rsidRPr="00B82CC1">
        <w:rPr>
          <w:rFonts w:ascii="Arial" w:hAnsi="Arial" w:cs="Arial"/>
          <w:sz w:val="21"/>
          <w:szCs w:val="21"/>
        </w:rPr>
        <w:t>nIDP</w:t>
      </w:r>
      <w:proofErr w:type="spellEnd"/>
      <w:r w:rsidR="005105AC" w:rsidRPr="00B82CC1">
        <w:rPr>
          <w:rFonts w:ascii="Arial" w:hAnsi="Arial" w:cs="Arial"/>
          <w:sz w:val="21"/>
          <w:szCs w:val="21"/>
        </w:rPr>
        <w:t xml:space="preserve"> obravnava </w:t>
      </w:r>
      <w:r w:rsidR="00D63E6A" w:rsidRPr="00B82CC1">
        <w:rPr>
          <w:rFonts w:ascii="Arial" w:hAnsi="Arial" w:cs="Arial"/>
          <w:sz w:val="21"/>
          <w:szCs w:val="21"/>
        </w:rPr>
        <w:t>dve varianti agregatov</w:t>
      </w:r>
      <w:r w:rsidR="00411D17" w:rsidRPr="00B82CC1">
        <w:rPr>
          <w:rFonts w:ascii="Arial" w:hAnsi="Arial" w:cs="Arial"/>
          <w:sz w:val="21"/>
          <w:szCs w:val="21"/>
        </w:rPr>
        <w:t xml:space="preserve"> ter </w:t>
      </w:r>
      <w:r w:rsidR="004E0167" w:rsidRPr="00B82CC1">
        <w:rPr>
          <w:rFonts w:ascii="Arial" w:hAnsi="Arial" w:cs="Arial"/>
          <w:sz w:val="21"/>
          <w:szCs w:val="21"/>
        </w:rPr>
        <w:t>izvedb</w:t>
      </w:r>
      <w:r w:rsidR="00F77059" w:rsidRPr="00B82CC1">
        <w:rPr>
          <w:rFonts w:ascii="Arial" w:hAnsi="Arial" w:cs="Arial"/>
          <w:sz w:val="21"/>
          <w:szCs w:val="21"/>
        </w:rPr>
        <w:t>o z ali brez</w:t>
      </w:r>
      <w:r w:rsidR="004E0167"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4E0167" w:rsidRPr="00B82CC1">
        <w:rPr>
          <w:rFonts w:ascii="Arial" w:hAnsi="Arial" w:cs="Arial"/>
          <w:sz w:val="21"/>
          <w:szCs w:val="21"/>
        </w:rPr>
        <w:t>medagregatnega</w:t>
      </w:r>
      <w:proofErr w:type="spellEnd"/>
      <w:r w:rsidR="004E0167" w:rsidRPr="00B82CC1">
        <w:rPr>
          <w:rFonts w:ascii="Arial" w:hAnsi="Arial" w:cs="Arial"/>
          <w:sz w:val="21"/>
          <w:szCs w:val="21"/>
        </w:rPr>
        <w:t xml:space="preserve"> hidravličnega kratkega stika.</w:t>
      </w:r>
    </w:p>
    <w:p w14:paraId="147A992B" w14:textId="77777777" w:rsidR="00FB6A45" w:rsidRPr="00B82CC1" w:rsidRDefault="00FB6A45" w:rsidP="00B82C13">
      <w:pPr>
        <w:rPr>
          <w:rFonts w:ascii="Arial" w:hAnsi="Arial" w:cs="Arial"/>
          <w:sz w:val="21"/>
          <w:szCs w:val="21"/>
        </w:rPr>
      </w:pPr>
    </w:p>
    <w:p w14:paraId="56D331F6" w14:textId="38B615D7" w:rsidR="006854A1" w:rsidRPr="00B82CC1" w:rsidRDefault="00216C22" w:rsidP="00275455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Po zaključenem idejnem projektu so bile na </w:t>
      </w:r>
      <w:r w:rsidR="00567A04" w:rsidRPr="00B82CC1">
        <w:rPr>
          <w:rFonts w:ascii="Arial" w:hAnsi="Arial" w:cs="Arial"/>
          <w:sz w:val="21"/>
          <w:szCs w:val="21"/>
        </w:rPr>
        <w:t xml:space="preserve">oblikah obeh </w:t>
      </w:r>
      <w:proofErr w:type="spellStart"/>
      <w:r w:rsidR="00567A04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567A04" w:rsidRPr="00B82CC1">
        <w:rPr>
          <w:rFonts w:ascii="Arial" w:hAnsi="Arial" w:cs="Arial"/>
          <w:sz w:val="21"/>
          <w:szCs w:val="21"/>
        </w:rPr>
        <w:t>-iztočnih objektov izvedene dodatne optimizacije z numeričnim simulacijami</w:t>
      </w:r>
      <w:r w:rsidR="001339E2" w:rsidRPr="00B82CC1">
        <w:rPr>
          <w:rFonts w:ascii="Arial" w:hAnsi="Arial" w:cs="Arial"/>
          <w:sz w:val="21"/>
          <w:szCs w:val="21"/>
        </w:rPr>
        <w:t xml:space="preserve">, katere predstavljajo </w:t>
      </w:r>
      <w:r w:rsidR="00D03506" w:rsidRPr="00B82CC1">
        <w:rPr>
          <w:rFonts w:ascii="Arial" w:hAnsi="Arial" w:cs="Arial"/>
          <w:sz w:val="21"/>
          <w:szCs w:val="21"/>
        </w:rPr>
        <w:t>vhodno obliko geometrije za hidravlične modelne raziskave</w:t>
      </w:r>
      <w:r w:rsidR="00B33FC7" w:rsidRPr="00B82CC1">
        <w:rPr>
          <w:rFonts w:ascii="Arial" w:hAnsi="Arial" w:cs="Arial"/>
          <w:sz w:val="21"/>
          <w:szCs w:val="21"/>
        </w:rPr>
        <w:t xml:space="preserve">. Obseg del po tej projektni nalogi zajema </w:t>
      </w:r>
      <w:r w:rsidR="00F27963" w:rsidRPr="00B82CC1">
        <w:rPr>
          <w:rFonts w:ascii="Arial" w:hAnsi="Arial" w:cs="Arial"/>
          <w:sz w:val="21"/>
          <w:szCs w:val="21"/>
        </w:rPr>
        <w:t xml:space="preserve">izdelavo fizičnih modelov spodnjega in zgornjega </w:t>
      </w:r>
      <w:proofErr w:type="spellStart"/>
      <w:r w:rsidR="00F27963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F27963" w:rsidRPr="00B82CC1">
        <w:rPr>
          <w:rFonts w:ascii="Arial" w:hAnsi="Arial" w:cs="Arial"/>
          <w:sz w:val="21"/>
          <w:szCs w:val="21"/>
        </w:rPr>
        <w:t>-iztočnega modela</w:t>
      </w:r>
      <w:r w:rsidR="00275455" w:rsidRPr="00B82CC1">
        <w:rPr>
          <w:rFonts w:ascii="Arial" w:hAnsi="Arial" w:cs="Arial"/>
          <w:sz w:val="21"/>
          <w:szCs w:val="21"/>
        </w:rPr>
        <w:t xml:space="preserve"> in </w:t>
      </w:r>
      <w:r w:rsidR="00742C7C" w:rsidRPr="00B82CC1">
        <w:rPr>
          <w:rFonts w:ascii="Arial" w:hAnsi="Arial" w:cs="Arial"/>
          <w:sz w:val="21"/>
          <w:szCs w:val="21"/>
        </w:rPr>
        <w:t>izvedba raziskav hidravličnih oblik.</w:t>
      </w:r>
    </w:p>
    <w:p w14:paraId="6A9CD3E3" w14:textId="77777777" w:rsidR="0000036C" w:rsidRPr="00B82CC1" w:rsidRDefault="0000036C">
      <w:pPr>
        <w:spacing w:line="240" w:lineRule="auto"/>
        <w:jc w:val="left"/>
        <w:rPr>
          <w:rFonts w:ascii="Arial" w:hAnsi="Arial" w:cs="Arial"/>
          <w:sz w:val="21"/>
          <w:szCs w:val="21"/>
        </w:rPr>
      </w:pPr>
    </w:p>
    <w:p w14:paraId="35E61B21" w14:textId="5FD8EBB8" w:rsidR="006536F9" w:rsidRPr="00B82CC1" w:rsidRDefault="006D1134" w:rsidP="006B0550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Na projektu sodeluje investitorjev inženir</w:t>
      </w:r>
      <w:r w:rsidR="006B0550" w:rsidRPr="00B82CC1">
        <w:rPr>
          <w:rFonts w:ascii="Arial" w:hAnsi="Arial" w:cs="Arial"/>
          <w:sz w:val="21"/>
          <w:szCs w:val="21"/>
        </w:rPr>
        <w:t xml:space="preserve"> (HSE </w:t>
      </w:r>
      <w:proofErr w:type="spellStart"/>
      <w:r w:rsidR="006B0550" w:rsidRPr="00B82CC1">
        <w:rPr>
          <w:rFonts w:ascii="Arial" w:hAnsi="Arial" w:cs="Arial"/>
          <w:sz w:val="21"/>
          <w:szCs w:val="21"/>
        </w:rPr>
        <w:t>Invest</w:t>
      </w:r>
      <w:proofErr w:type="spellEnd"/>
      <w:r w:rsidR="006B0550" w:rsidRPr="00B82CC1">
        <w:rPr>
          <w:rFonts w:ascii="Arial" w:hAnsi="Arial" w:cs="Arial"/>
          <w:sz w:val="21"/>
          <w:szCs w:val="21"/>
        </w:rPr>
        <w:t xml:space="preserve"> d.o.o.)</w:t>
      </w:r>
      <w:r w:rsidR="009F17E6" w:rsidRPr="00B82CC1">
        <w:rPr>
          <w:rFonts w:ascii="Arial" w:hAnsi="Arial" w:cs="Arial"/>
          <w:sz w:val="21"/>
          <w:szCs w:val="21"/>
        </w:rPr>
        <w:t xml:space="preserve"> in projektant </w:t>
      </w:r>
      <w:r w:rsidR="00976709" w:rsidRPr="00B82CC1">
        <w:rPr>
          <w:rFonts w:ascii="Arial" w:hAnsi="Arial" w:cs="Arial"/>
          <w:sz w:val="21"/>
          <w:szCs w:val="21"/>
        </w:rPr>
        <w:t>idejnega projekta</w:t>
      </w:r>
      <w:r w:rsidR="0076615D" w:rsidRPr="00B82CC1">
        <w:rPr>
          <w:rFonts w:ascii="Arial" w:hAnsi="Arial" w:cs="Arial"/>
          <w:sz w:val="21"/>
          <w:szCs w:val="21"/>
        </w:rPr>
        <w:t xml:space="preserve"> (IBE </w:t>
      </w:r>
      <w:proofErr w:type="spellStart"/>
      <w:r w:rsidR="0076615D" w:rsidRPr="00B82CC1">
        <w:rPr>
          <w:rFonts w:ascii="Arial" w:hAnsi="Arial" w:cs="Arial"/>
          <w:sz w:val="21"/>
          <w:szCs w:val="21"/>
        </w:rPr>
        <w:t>d.d</w:t>
      </w:r>
      <w:proofErr w:type="spellEnd"/>
      <w:r w:rsidR="0076615D" w:rsidRPr="00B82CC1">
        <w:rPr>
          <w:rFonts w:ascii="Arial" w:hAnsi="Arial" w:cs="Arial"/>
          <w:sz w:val="21"/>
          <w:szCs w:val="21"/>
        </w:rPr>
        <w:t>.)</w:t>
      </w:r>
      <w:r w:rsidRPr="00B82CC1">
        <w:rPr>
          <w:rFonts w:ascii="Arial" w:hAnsi="Arial" w:cs="Arial"/>
          <w:sz w:val="21"/>
          <w:szCs w:val="21"/>
        </w:rPr>
        <w:t>, s katerim bo izbran izvajalec po tej projektni nalogi moral sodelovati.</w:t>
      </w:r>
    </w:p>
    <w:p w14:paraId="708EE3B6" w14:textId="77777777" w:rsidR="006536F9" w:rsidRPr="00B82CC1" w:rsidRDefault="006536F9" w:rsidP="006536F9">
      <w:pPr>
        <w:rPr>
          <w:rFonts w:ascii="Arial" w:hAnsi="Arial" w:cs="Arial"/>
          <w:sz w:val="21"/>
          <w:szCs w:val="21"/>
        </w:rPr>
      </w:pPr>
    </w:p>
    <w:p w14:paraId="171C0F49" w14:textId="52A89115" w:rsidR="006A2E6F" w:rsidRPr="00B82CC1" w:rsidRDefault="006A2E6F" w:rsidP="00BE5F6A">
      <w:pPr>
        <w:pStyle w:val="Naslov1"/>
        <w:rPr>
          <w:rFonts w:ascii="Arial" w:hAnsi="Arial"/>
          <w:sz w:val="21"/>
          <w:szCs w:val="21"/>
        </w:rPr>
      </w:pPr>
      <w:bookmarkStart w:id="2" w:name="_Toc214618904"/>
      <w:r w:rsidRPr="00B82CC1">
        <w:rPr>
          <w:rFonts w:ascii="Arial" w:hAnsi="Arial"/>
          <w:sz w:val="21"/>
          <w:szCs w:val="21"/>
        </w:rPr>
        <w:t>PREDMET PROJEKTNE NALOGE</w:t>
      </w:r>
      <w:bookmarkEnd w:id="2"/>
    </w:p>
    <w:p w14:paraId="165CABFB" w14:textId="06F3CC21" w:rsidR="00CC442D" w:rsidRPr="00B82CC1" w:rsidRDefault="00C04713" w:rsidP="000A220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Predmet</w:t>
      </w:r>
      <w:r w:rsidR="00CB7BBE" w:rsidRPr="00B82CC1">
        <w:rPr>
          <w:rFonts w:ascii="Arial" w:hAnsi="Arial" w:cs="Arial"/>
          <w:sz w:val="21"/>
          <w:szCs w:val="21"/>
        </w:rPr>
        <w:t xml:space="preserve"> </w:t>
      </w:r>
      <w:r w:rsidR="00464DF6" w:rsidRPr="00B82CC1">
        <w:rPr>
          <w:rFonts w:ascii="Arial" w:hAnsi="Arial" w:cs="Arial"/>
          <w:sz w:val="21"/>
          <w:szCs w:val="21"/>
        </w:rPr>
        <w:t>del po tej projektni nalogi</w:t>
      </w:r>
      <w:r w:rsidR="00FD566C" w:rsidRPr="00B82CC1">
        <w:rPr>
          <w:rFonts w:ascii="Arial" w:hAnsi="Arial" w:cs="Arial"/>
          <w:sz w:val="21"/>
          <w:szCs w:val="21"/>
        </w:rPr>
        <w:t xml:space="preserve"> je izdelava hidravlične modelne raziskave </w:t>
      </w:r>
      <w:r w:rsidR="00FD566C" w:rsidRPr="00B82CC1">
        <w:rPr>
          <w:rFonts w:ascii="Arial" w:hAnsi="Arial" w:cs="Arial"/>
          <w:b/>
          <w:bCs/>
          <w:sz w:val="21"/>
          <w:szCs w:val="21"/>
        </w:rPr>
        <w:t xml:space="preserve">zgornjega </w:t>
      </w:r>
      <w:proofErr w:type="spellStart"/>
      <w:r w:rsidR="00CC442D" w:rsidRPr="00B82CC1">
        <w:rPr>
          <w:rFonts w:ascii="Arial" w:hAnsi="Arial" w:cs="Arial"/>
          <w:b/>
          <w:bCs/>
          <w:sz w:val="21"/>
          <w:szCs w:val="21"/>
        </w:rPr>
        <w:t>v</w:t>
      </w:r>
      <w:r w:rsidR="00FD566C" w:rsidRPr="00B82CC1">
        <w:rPr>
          <w:rFonts w:ascii="Arial" w:hAnsi="Arial" w:cs="Arial"/>
          <w:b/>
          <w:bCs/>
          <w:sz w:val="21"/>
          <w:szCs w:val="21"/>
        </w:rPr>
        <w:t>točno</w:t>
      </w:r>
      <w:proofErr w:type="spellEnd"/>
      <w:r w:rsidR="00FD566C" w:rsidRPr="00B82CC1">
        <w:rPr>
          <w:rFonts w:ascii="Arial" w:hAnsi="Arial" w:cs="Arial"/>
          <w:b/>
          <w:bCs/>
          <w:sz w:val="21"/>
          <w:szCs w:val="21"/>
        </w:rPr>
        <w:t>-iztočnega objekta ČHE Kozjak</w:t>
      </w:r>
      <w:r w:rsidR="00FD566C" w:rsidRPr="00B82CC1">
        <w:rPr>
          <w:rFonts w:ascii="Arial" w:hAnsi="Arial" w:cs="Arial"/>
          <w:sz w:val="21"/>
          <w:szCs w:val="21"/>
        </w:rPr>
        <w:t>. Namen raziskave je potrditi ustreznost</w:t>
      </w:r>
      <w:r w:rsidR="00447ACF" w:rsidRPr="00B82CC1">
        <w:rPr>
          <w:rFonts w:ascii="Arial" w:hAnsi="Arial" w:cs="Arial"/>
          <w:sz w:val="21"/>
          <w:szCs w:val="21"/>
        </w:rPr>
        <w:t xml:space="preserve"> nove</w:t>
      </w:r>
      <w:r w:rsidR="00FD566C" w:rsidRPr="00B82CC1">
        <w:rPr>
          <w:rFonts w:ascii="Arial" w:hAnsi="Arial" w:cs="Arial"/>
          <w:sz w:val="21"/>
          <w:szCs w:val="21"/>
        </w:rPr>
        <w:t xml:space="preserve"> projektn</w:t>
      </w:r>
      <w:r w:rsidR="00447ACF" w:rsidRPr="00B82CC1">
        <w:rPr>
          <w:rFonts w:ascii="Arial" w:hAnsi="Arial" w:cs="Arial"/>
          <w:sz w:val="21"/>
          <w:szCs w:val="21"/>
        </w:rPr>
        <w:t>e</w:t>
      </w:r>
      <w:r w:rsidR="00FD566C" w:rsidRPr="00B82CC1">
        <w:rPr>
          <w:rFonts w:ascii="Arial" w:hAnsi="Arial" w:cs="Arial"/>
          <w:sz w:val="21"/>
          <w:szCs w:val="21"/>
        </w:rPr>
        <w:t xml:space="preserve"> rešitv</w:t>
      </w:r>
      <w:r w:rsidR="00447ACF" w:rsidRPr="00B82CC1">
        <w:rPr>
          <w:rFonts w:ascii="Arial" w:hAnsi="Arial" w:cs="Arial"/>
          <w:sz w:val="21"/>
          <w:szCs w:val="21"/>
        </w:rPr>
        <w:t>e</w:t>
      </w:r>
      <w:r w:rsidR="00FD566C" w:rsidRPr="00B82CC1">
        <w:rPr>
          <w:rFonts w:ascii="Arial" w:hAnsi="Arial" w:cs="Arial"/>
          <w:sz w:val="21"/>
          <w:szCs w:val="21"/>
        </w:rPr>
        <w:t xml:space="preserve"> oz. j</w:t>
      </w:r>
      <w:r w:rsidR="006E3A88" w:rsidRPr="00B82CC1">
        <w:rPr>
          <w:rFonts w:ascii="Arial" w:hAnsi="Arial" w:cs="Arial"/>
          <w:sz w:val="21"/>
          <w:szCs w:val="21"/>
        </w:rPr>
        <w:t>o</w:t>
      </w:r>
      <w:r w:rsidR="00FD566C" w:rsidRPr="00B82CC1">
        <w:rPr>
          <w:rFonts w:ascii="Arial" w:hAnsi="Arial" w:cs="Arial"/>
          <w:sz w:val="21"/>
          <w:szCs w:val="21"/>
        </w:rPr>
        <w:t xml:space="preserve"> v nasprotnem </w:t>
      </w:r>
      <w:r w:rsidR="00024392" w:rsidRPr="00B82CC1">
        <w:rPr>
          <w:rFonts w:ascii="Arial" w:hAnsi="Arial" w:cs="Arial"/>
          <w:sz w:val="21"/>
          <w:szCs w:val="21"/>
        </w:rPr>
        <w:t>primeru</w:t>
      </w:r>
      <w:r w:rsidR="00FD566C" w:rsidRPr="00B82CC1">
        <w:rPr>
          <w:rFonts w:ascii="Arial" w:hAnsi="Arial" w:cs="Arial"/>
          <w:sz w:val="21"/>
          <w:szCs w:val="21"/>
        </w:rPr>
        <w:t xml:space="preserve"> ustrezno </w:t>
      </w:r>
      <w:r w:rsidR="00024392" w:rsidRPr="00B82CC1">
        <w:rPr>
          <w:rFonts w:ascii="Arial" w:hAnsi="Arial" w:cs="Arial"/>
          <w:sz w:val="21"/>
          <w:szCs w:val="21"/>
        </w:rPr>
        <w:t>izboljšati</w:t>
      </w:r>
      <w:r w:rsidR="0087371A" w:rsidRPr="00B82CC1">
        <w:rPr>
          <w:rFonts w:ascii="Arial" w:hAnsi="Arial" w:cs="Arial"/>
          <w:sz w:val="21"/>
          <w:szCs w:val="21"/>
        </w:rPr>
        <w:t>/</w:t>
      </w:r>
      <w:r w:rsidR="00024392" w:rsidRPr="00B82CC1">
        <w:rPr>
          <w:rFonts w:ascii="Arial" w:hAnsi="Arial" w:cs="Arial"/>
          <w:sz w:val="21"/>
          <w:szCs w:val="21"/>
        </w:rPr>
        <w:t>optimizirati, da bo zagotavljala kar se da ugodne hidravlične razmere na prehodu iz cevovoda v zgornji akumulacijski bazen (črpanje) in obratno (</w:t>
      </w:r>
      <w:proofErr w:type="spellStart"/>
      <w:r w:rsidR="00024392" w:rsidRPr="00B82CC1">
        <w:rPr>
          <w:rFonts w:ascii="Arial" w:hAnsi="Arial" w:cs="Arial"/>
          <w:sz w:val="21"/>
          <w:szCs w:val="21"/>
        </w:rPr>
        <w:t>turbiniranje</w:t>
      </w:r>
      <w:proofErr w:type="spellEnd"/>
      <w:r w:rsidR="00024392" w:rsidRPr="00B82CC1">
        <w:rPr>
          <w:rFonts w:ascii="Arial" w:hAnsi="Arial" w:cs="Arial"/>
          <w:sz w:val="21"/>
          <w:szCs w:val="21"/>
        </w:rPr>
        <w:t>).</w:t>
      </w:r>
      <w:r w:rsidR="00CC442D" w:rsidRPr="00B82CC1">
        <w:rPr>
          <w:rFonts w:ascii="Arial" w:hAnsi="Arial" w:cs="Arial"/>
          <w:sz w:val="21"/>
          <w:szCs w:val="21"/>
        </w:rPr>
        <w:t xml:space="preserve"> </w:t>
      </w:r>
    </w:p>
    <w:p w14:paraId="0B9581A8" w14:textId="7F059BAB" w:rsidR="00296E3A" w:rsidRPr="00B82CC1" w:rsidRDefault="00296E3A" w:rsidP="000A220D">
      <w:pPr>
        <w:rPr>
          <w:rFonts w:ascii="Arial" w:hAnsi="Arial" w:cs="Arial"/>
          <w:sz w:val="21"/>
          <w:szCs w:val="21"/>
        </w:rPr>
      </w:pPr>
    </w:p>
    <w:p w14:paraId="37389A97" w14:textId="192DFDEB" w:rsidR="00296E3A" w:rsidRPr="00B82CC1" w:rsidRDefault="005D0054" w:rsidP="000A220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Predmet</w:t>
      </w:r>
      <w:r w:rsidR="00296E3A" w:rsidRPr="00B82CC1">
        <w:rPr>
          <w:rFonts w:ascii="Arial" w:hAnsi="Arial" w:cs="Arial"/>
          <w:sz w:val="21"/>
          <w:szCs w:val="21"/>
        </w:rPr>
        <w:t xml:space="preserve"> del po tej projektni nalogi je</w:t>
      </w:r>
      <w:r w:rsidRPr="00B82CC1">
        <w:rPr>
          <w:rFonts w:ascii="Arial" w:hAnsi="Arial" w:cs="Arial"/>
          <w:sz w:val="21"/>
          <w:szCs w:val="21"/>
        </w:rPr>
        <w:t xml:space="preserve"> tudi</w:t>
      </w:r>
      <w:r w:rsidR="00296E3A" w:rsidRPr="00B82CC1">
        <w:rPr>
          <w:rFonts w:ascii="Arial" w:hAnsi="Arial" w:cs="Arial"/>
          <w:sz w:val="21"/>
          <w:szCs w:val="21"/>
        </w:rPr>
        <w:t xml:space="preserve"> izdelava hidravlične modelne raziskave </w:t>
      </w:r>
      <w:r w:rsidR="00296E3A" w:rsidRPr="00B82CC1">
        <w:rPr>
          <w:rFonts w:ascii="Arial" w:hAnsi="Arial" w:cs="Arial"/>
          <w:b/>
          <w:bCs/>
          <w:sz w:val="21"/>
          <w:szCs w:val="21"/>
        </w:rPr>
        <w:t xml:space="preserve">spodnjega </w:t>
      </w:r>
      <w:proofErr w:type="spellStart"/>
      <w:r w:rsidR="00296E3A" w:rsidRPr="00B82CC1">
        <w:rPr>
          <w:rFonts w:ascii="Arial" w:hAnsi="Arial" w:cs="Arial"/>
          <w:b/>
          <w:bCs/>
          <w:sz w:val="21"/>
          <w:szCs w:val="21"/>
        </w:rPr>
        <w:t>vtočno</w:t>
      </w:r>
      <w:proofErr w:type="spellEnd"/>
      <w:r w:rsidR="00296E3A" w:rsidRPr="00B82CC1">
        <w:rPr>
          <w:rFonts w:ascii="Arial" w:hAnsi="Arial" w:cs="Arial"/>
          <w:b/>
          <w:bCs/>
          <w:sz w:val="21"/>
          <w:szCs w:val="21"/>
        </w:rPr>
        <w:t>-iztočnega objekta ČHE Kozjak</w:t>
      </w:r>
      <w:r w:rsidR="00296E3A" w:rsidRPr="00B82CC1">
        <w:rPr>
          <w:rFonts w:ascii="Arial" w:hAnsi="Arial" w:cs="Arial"/>
          <w:sz w:val="21"/>
          <w:szCs w:val="21"/>
        </w:rPr>
        <w:t xml:space="preserve">. </w:t>
      </w:r>
      <w:r w:rsidR="00261F63" w:rsidRPr="00B82CC1">
        <w:rPr>
          <w:rFonts w:ascii="Arial" w:hAnsi="Arial" w:cs="Arial"/>
          <w:sz w:val="21"/>
          <w:szCs w:val="21"/>
        </w:rPr>
        <w:t>Namen raziskave je potrditi ustreznost predlagan</w:t>
      </w:r>
      <w:r w:rsidR="006E3A88" w:rsidRPr="00B82CC1">
        <w:rPr>
          <w:rFonts w:ascii="Arial" w:hAnsi="Arial" w:cs="Arial"/>
          <w:sz w:val="21"/>
          <w:szCs w:val="21"/>
        </w:rPr>
        <w:t>e</w:t>
      </w:r>
      <w:r w:rsidR="00261F63" w:rsidRPr="00B82CC1">
        <w:rPr>
          <w:rFonts w:ascii="Arial" w:hAnsi="Arial" w:cs="Arial"/>
          <w:sz w:val="21"/>
          <w:szCs w:val="21"/>
        </w:rPr>
        <w:t xml:space="preserve"> rešit</w:t>
      </w:r>
      <w:r w:rsidR="006E3A88" w:rsidRPr="00B82CC1">
        <w:rPr>
          <w:rFonts w:ascii="Arial" w:hAnsi="Arial" w:cs="Arial"/>
          <w:sz w:val="21"/>
          <w:szCs w:val="21"/>
        </w:rPr>
        <w:t>ve</w:t>
      </w:r>
      <w:r w:rsidR="00261F63" w:rsidRPr="00B82CC1">
        <w:rPr>
          <w:rFonts w:ascii="Arial" w:hAnsi="Arial" w:cs="Arial"/>
          <w:sz w:val="21"/>
          <w:szCs w:val="21"/>
        </w:rPr>
        <w:t xml:space="preserve"> oz. j</w:t>
      </w:r>
      <w:r w:rsidR="006E3A88" w:rsidRPr="00B82CC1">
        <w:rPr>
          <w:rFonts w:ascii="Arial" w:hAnsi="Arial" w:cs="Arial"/>
          <w:sz w:val="21"/>
          <w:szCs w:val="21"/>
        </w:rPr>
        <w:t>o</w:t>
      </w:r>
      <w:r w:rsidR="00261F63" w:rsidRPr="00B82CC1">
        <w:rPr>
          <w:rFonts w:ascii="Arial" w:hAnsi="Arial" w:cs="Arial"/>
          <w:sz w:val="21"/>
          <w:szCs w:val="21"/>
        </w:rPr>
        <w:t xml:space="preserve"> v </w:t>
      </w:r>
      <w:r w:rsidR="00791449" w:rsidRPr="00B82CC1">
        <w:rPr>
          <w:rFonts w:ascii="Arial" w:hAnsi="Arial" w:cs="Arial"/>
          <w:sz w:val="21"/>
          <w:szCs w:val="21"/>
        </w:rPr>
        <w:t>nasprotnem</w:t>
      </w:r>
      <w:r w:rsidR="00261F63" w:rsidRPr="00B82CC1">
        <w:rPr>
          <w:rFonts w:ascii="Arial" w:hAnsi="Arial" w:cs="Arial"/>
          <w:sz w:val="21"/>
          <w:szCs w:val="21"/>
        </w:rPr>
        <w:t xml:space="preserve"> primeru </w:t>
      </w:r>
      <w:r w:rsidR="00791449" w:rsidRPr="00B82CC1">
        <w:rPr>
          <w:rFonts w:ascii="Arial" w:hAnsi="Arial" w:cs="Arial"/>
          <w:sz w:val="21"/>
          <w:szCs w:val="21"/>
        </w:rPr>
        <w:t>ustrezno</w:t>
      </w:r>
      <w:r w:rsidR="00261F63" w:rsidRPr="00B82CC1">
        <w:rPr>
          <w:rFonts w:ascii="Arial" w:hAnsi="Arial" w:cs="Arial"/>
          <w:sz w:val="21"/>
          <w:szCs w:val="21"/>
        </w:rPr>
        <w:t xml:space="preserve"> izboljšati/optimizirati, da bo</w:t>
      </w:r>
      <w:r w:rsidR="00791449" w:rsidRPr="00B82CC1">
        <w:rPr>
          <w:rFonts w:ascii="Arial" w:hAnsi="Arial" w:cs="Arial"/>
          <w:sz w:val="21"/>
          <w:szCs w:val="21"/>
        </w:rPr>
        <w:t xml:space="preserve"> zagotavljala kar se da ugodne hidravlične razmere na prehodu iz cevovoda</w:t>
      </w:r>
      <w:r w:rsidR="00284E4F" w:rsidRPr="00B82CC1">
        <w:rPr>
          <w:rFonts w:ascii="Arial" w:hAnsi="Arial" w:cs="Arial"/>
          <w:sz w:val="21"/>
          <w:szCs w:val="21"/>
        </w:rPr>
        <w:t xml:space="preserve"> skozi </w:t>
      </w:r>
      <w:proofErr w:type="spellStart"/>
      <w:r w:rsidR="00284E4F" w:rsidRPr="00B82CC1">
        <w:rPr>
          <w:rFonts w:ascii="Arial" w:hAnsi="Arial" w:cs="Arial"/>
          <w:sz w:val="21"/>
          <w:szCs w:val="21"/>
        </w:rPr>
        <w:t>difuzor</w:t>
      </w:r>
      <w:proofErr w:type="spellEnd"/>
      <w:r w:rsidR="008F5DE5" w:rsidRPr="00B82CC1">
        <w:rPr>
          <w:rFonts w:ascii="Arial" w:hAnsi="Arial" w:cs="Arial"/>
          <w:sz w:val="21"/>
          <w:szCs w:val="21"/>
        </w:rPr>
        <w:t xml:space="preserve"> in kanal objekta</w:t>
      </w:r>
      <w:r w:rsidR="00791449" w:rsidRPr="00B82CC1">
        <w:rPr>
          <w:rFonts w:ascii="Arial" w:hAnsi="Arial" w:cs="Arial"/>
          <w:sz w:val="21"/>
          <w:szCs w:val="21"/>
        </w:rPr>
        <w:t xml:space="preserve"> v reko Dravo (</w:t>
      </w:r>
      <w:proofErr w:type="spellStart"/>
      <w:r w:rsidR="00791449" w:rsidRPr="00B82CC1">
        <w:rPr>
          <w:rFonts w:ascii="Arial" w:hAnsi="Arial" w:cs="Arial"/>
          <w:sz w:val="21"/>
          <w:szCs w:val="21"/>
        </w:rPr>
        <w:t>turbiniranje</w:t>
      </w:r>
      <w:proofErr w:type="spellEnd"/>
      <w:r w:rsidR="00791449" w:rsidRPr="00B82CC1">
        <w:rPr>
          <w:rFonts w:ascii="Arial" w:hAnsi="Arial" w:cs="Arial"/>
          <w:sz w:val="21"/>
          <w:szCs w:val="21"/>
        </w:rPr>
        <w:t>) in obratno (črpanje)</w:t>
      </w:r>
      <w:r w:rsidR="00204EE9" w:rsidRPr="00B82CC1">
        <w:rPr>
          <w:rFonts w:ascii="Arial" w:hAnsi="Arial" w:cs="Arial"/>
          <w:sz w:val="21"/>
          <w:szCs w:val="21"/>
        </w:rPr>
        <w:t>.</w:t>
      </w:r>
    </w:p>
    <w:p w14:paraId="02F250B3" w14:textId="77777777" w:rsidR="00CC442D" w:rsidRPr="00B82CC1" w:rsidRDefault="00CC442D" w:rsidP="000A220D">
      <w:pPr>
        <w:rPr>
          <w:rFonts w:ascii="Arial" w:hAnsi="Arial" w:cs="Arial"/>
          <w:sz w:val="21"/>
          <w:szCs w:val="21"/>
        </w:rPr>
      </w:pPr>
    </w:p>
    <w:p w14:paraId="1C38CBBC" w14:textId="592BDCC0" w:rsidR="00FD566C" w:rsidRPr="00B82CC1" w:rsidRDefault="00CC442D" w:rsidP="000A220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Bistvena značilnost črpalnih hidroelektrarn je reverzibilno obratovanje, kar pomeni, da mora</w:t>
      </w:r>
      <w:r w:rsidR="004830AA" w:rsidRPr="00B82CC1">
        <w:rPr>
          <w:rFonts w:ascii="Arial" w:hAnsi="Arial" w:cs="Arial"/>
          <w:sz w:val="21"/>
          <w:szCs w:val="21"/>
        </w:rPr>
        <w:t>ta</w:t>
      </w:r>
      <w:r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</w:t>
      </w:r>
      <w:r w:rsidR="004830AA" w:rsidRPr="00B82CC1">
        <w:rPr>
          <w:rFonts w:ascii="Arial" w:hAnsi="Arial" w:cs="Arial"/>
          <w:sz w:val="21"/>
          <w:szCs w:val="21"/>
        </w:rPr>
        <w:t>a</w:t>
      </w:r>
      <w:r w:rsidRPr="00B82CC1">
        <w:rPr>
          <w:rFonts w:ascii="Arial" w:hAnsi="Arial" w:cs="Arial"/>
          <w:sz w:val="21"/>
          <w:szCs w:val="21"/>
        </w:rPr>
        <w:t xml:space="preserve"> objekt</w:t>
      </w:r>
      <w:r w:rsidR="004830AA" w:rsidRPr="00B82CC1">
        <w:rPr>
          <w:rFonts w:ascii="Arial" w:hAnsi="Arial" w:cs="Arial"/>
          <w:sz w:val="21"/>
          <w:szCs w:val="21"/>
        </w:rPr>
        <w:t>a</w:t>
      </w:r>
      <w:r w:rsidRPr="00B82CC1">
        <w:rPr>
          <w:rFonts w:ascii="Arial" w:hAnsi="Arial" w:cs="Arial"/>
          <w:sz w:val="21"/>
          <w:szCs w:val="21"/>
        </w:rPr>
        <w:t xml:space="preserve"> </w:t>
      </w:r>
      <w:r w:rsidR="0039401E" w:rsidRPr="00B82CC1">
        <w:rPr>
          <w:rFonts w:ascii="Arial" w:hAnsi="Arial" w:cs="Arial"/>
          <w:sz w:val="21"/>
          <w:szCs w:val="21"/>
        </w:rPr>
        <w:t>zagotavljati ugoden pretok vode v obeh smereh. Iz tega izhaja, da</w:t>
      </w:r>
      <w:r w:rsidR="00B44BEE" w:rsidRPr="00B82CC1">
        <w:rPr>
          <w:rFonts w:ascii="Arial" w:hAnsi="Arial" w:cs="Arial"/>
          <w:sz w:val="21"/>
          <w:szCs w:val="21"/>
        </w:rPr>
        <w:t xml:space="preserve"> se morajo raziskave izvesti pri obeh obratovalnih režimih črpalne hidroelektrarne (črpanje in </w:t>
      </w:r>
      <w:proofErr w:type="spellStart"/>
      <w:r w:rsidR="00B44BEE" w:rsidRPr="00B82CC1">
        <w:rPr>
          <w:rFonts w:ascii="Arial" w:hAnsi="Arial" w:cs="Arial"/>
          <w:sz w:val="21"/>
          <w:szCs w:val="21"/>
        </w:rPr>
        <w:t>turbiniranje</w:t>
      </w:r>
      <w:proofErr w:type="spellEnd"/>
      <w:r w:rsidR="00B44BEE" w:rsidRPr="00B82CC1">
        <w:rPr>
          <w:rFonts w:ascii="Arial" w:hAnsi="Arial" w:cs="Arial"/>
          <w:sz w:val="21"/>
          <w:szCs w:val="21"/>
        </w:rPr>
        <w:t>)</w:t>
      </w:r>
      <w:r w:rsidR="002078B9" w:rsidRPr="00B82CC1">
        <w:rPr>
          <w:rFonts w:ascii="Arial" w:hAnsi="Arial" w:cs="Arial"/>
          <w:sz w:val="21"/>
          <w:szCs w:val="21"/>
        </w:rPr>
        <w:t xml:space="preserve">, </w:t>
      </w:r>
      <w:r w:rsidR="00B44BEE" w:rsidRPr="00B82CC1">
        <w:rPr>
          <w:rFonts w:ascii="Arial" w:hAnsi="Arial" w:cs="Arial"/>
          <w:sz w:val="21"/>
          <w:szCs w:val="21"/>
        </w:rPr>
        <w:t xml:space="preserve">pri vseh </w:t>
      </w:r>
      <w:r w:rsidR="00AB705D" w:rsidRPr="00B82CC1">
        <w:rPr>
          <w:rFonts w:ascii="Arial" w:hAnsi="Arial" w:cs="Arial"/>
          <w:sz w:val="21"/>
          <w:szCs w:val="21"/>
        </w:rPr>
        <w:t>kombinacijah</w:t>
      </w:r>
      <w:r w:rsidR="00B44BEE" w:rsidRPr="00B82CC1">
        <w:rPr>
          <w:rFonts w:ascii="Arial" w:hAnsi="Arial" w:cs="Arial"/>
          <w:sz w:val="21"/>
          <w:szCs w:val="21"/>
        </w:rPr>
        <w:t xml:space="preserve"> hidravličnih razmer v zgornjem </w:t>
      </w:r>
      <w:r w:rsidR="00AB705D" w:rsidRPr="00B82CC1">
        <w:rPr>
          <w:rFonts w:ascii="Arial" w:hAnsi="Arial" w:cs="Arial"/>
          <w:sz w:val="21"/>
          <w:szCs w:val="21"/>
        </w:rPr>
        <w:t>akumulacijskem</w:t>
      </w:r>
      <w:r w:rsidR="00CD78C5" w:rsidRPr="00B82CC1">
        <w:rPr>
          <w:rFonts w:ascii="Arial" w:hAnsi="Arial" w:cs="Arial"/>
          <w:sz w:val="21"/>
          <w:szCs w:val="21"/>
        </w:rPr>
        <w:t xml:space="preserve"> bazenu (obratovalni pretoki in nivoji vode v akumulaciji)</w:t>
      </w:r>
      <w:r w:rsidR="00A602AE" w:rsidRPr="00B82CC1">
        <w:rPr>
          <w:rFonts w:ascii="Arial" w:hAnsi="Arial" w:cs="Arial"/>
          <w:sz w:val="21"/>
          <w:szCs w:val="21"/>
        </w:rPr>
        <w:t xml:space="preserve"> in </w:t>
      </w:r>
      <w:r w:rsidR="00EE40AF" w:rsidRPr="00B82CC1">
        <w:rPr>
          <w:rFonts w:ascii="Arial" w:hAnsi="Arial" w:cs="Arial"/>
          <w:sz w:val="21"/>
          <w:szCs w:val="21"/>
        </w:rPr>
        <w:t xml:space="preserve">v </w:t>
      </w:r>
      <w:r w:rsidR="00A602AE" w:rsidRPr="00B82CC1">
        <w:rPr>
          <w:rFonts w:ascii="Arial" w:hAnsi="Arial" w:cs="Arial"/>
          <w:sz w:val="21"/>
          <w:szCs w:val="21"/>
        </w:rPr>
        <w:t>reki Dravi (pretoki, nivelacije/denivelacije)</w:t>
      </w:r>
      <w:r w:rsidR="00D8551D" w:rsidRPr="00B82CC1">
        <w:rPr>
          <w:rFonts w:ascii="Arial" w:hAnsi="Arial" w:cs="Arial"/>
          <w:sz w:val="21"/>
          <w:szCs w:val="21"/>
        </w:rPr>
        <w:t>.</w:t>
      </w:r>
    </w:p>
    <w:p w14:paraId="7AD37E06" w14:textId="77777777" w:rsidR="00D8551D" w:rsidRPr="00B82CC1" w:rsidRDefault="00D8551D" w:rsidP="000A220D">
      <w:pPr>
        <w:rPr>
          <w:rFonts w:ascii="Arial" w:hAnsi="Arial" w:cs="Arial"/>
          <w:sz w:val="21"/>
          <w:szCs w:val="21"/>
        </w:rPr>
      </w:pPr>
    </w:p>
    <w:p w14:paraId="63410442" w14:textId="6B2FE3C8" w:rsidR="006E2FE7" w:rsidRPr="00B82CC1" w:rsidRDefault="00D8551D" w:rsidP="00DF35B2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Izvajalec bo tekom izdelave hidravličnih raziskav sodeloval z naročnikom, naročnikovim inženirjem, naročnikovim projektantom</w:t>
      </w:r>
      <w:r w:rsidR="00711CBC" w:rsidRPr="00B82CC1">
        <w:rPr>
          <w:rFonts w:ascii="Arial" w:hAnsi="Arial" w:cs="Arial"/>
          <w:sz w:val="21"/>
          <w:szCs w:val="21"/>
        </w:rPr>
        <w:t xml:space="preserve">, </w:t>
      </w:r>
      <w:r w:rsidRPr="00B82CC1">
        <w:rPr>
          <w:rFonts w:ascii="Arial" w:hAnsi="Arial" w:cs="Arial"/>
          <w:sz w:val="21"/>
          <w:szCs w:val="21"/>
        </w:rPr>
        <w:t>zunanji recenzenti</w:t>
      </w:r>
      <w:r w:rsidR="00711CBC" w:rsidRPr="00B82CC1">
        <w:rPr>
          <w:rFonts w:ascii="Arial" w:hAnsi="Arial" w:cs="Arial"/>
          <w:sz w:val="21"/>
          <w:szCs w:val="21"/>
        </w:rPr>
        <w:t xml:space="preserve"> in izdelovalcem numeričnih preveritev/optimizacij</w:t>
      </w:r>
      <w:r w:rsidRPr="00B82CC1">
        <w:rPr>
          <w:rFonts w:ascii="Arial" w:hAnsi="Arial" w:cs="Arial"/>
          <w:sz w:val="21"/>
          <w:szCs w:val="21"/>
        </w:rPr>
        <w:t>.</w:t>
      </w:r>
    </w:p>
    <w:p w14:paraId="2C566AC9" w14:textId="77777777" w:rsidR="00711CBC" w:rsidRPr="00B82CC1" w:rsidRDefault="00711CBC" w:rsidP="00DF35B2">
      <w:pPr>
        <w:rPr>
          <w:rFonts w:ascii="Arial" w:hAnsi="Arial" w:cs="Arial"/>
          <w:sz w:val="21"/>
          <w:szCs w:val="21"/>
        </w:rPr>
      </w:pPr>
    </w:p>
    <w:p w14:paraId="7716A8EE" w14:textId="2CE67AB1" w:rsidR="00DF35B2" w:rsidRPr="00B82CC1" w:rsidRDefault="007A0741" w:rsidP="00602B71">
      <w:pPr>
        <w:pStyle w:val="Naslov1"/>
        <w:rPr>
          <w:rFonts w:ascii="Arial" w:hAnsi="Arial"/>
          <w:sz w:val="21"/>
          <w:szCs w:val="21"/>
        </w:rPr>
      </w:pPr>
      <w:bookmarkStart w:id="3" w:name="_Toc214618905"/>
      <w:r w:rsidRPr="00B82CC1">
        <w:rPr>
          <w:rFonts w:ascii="Arial" w:hAnsi="Arial"/>
          <w:sz w:val="21"/>
          <w:szCs w:val="21"/>
        </w:rPr>
        <w:t xml:space="preserve">Hidravlična modelna raziskava zgornjega </w:t>
      </w:r>
      <w:proofErr w:type="spellStart"/>
      <w:r w:rsidRPr="00B82CC1">
        <w:rPr>
          <w:rFonts w:ascii="Arial" w:hAnsi="Arial"/>
          <w:sz w:val="21"/>
          <w:szCs w:val="21"/>
        </w:rPr>
        <w:t>vtočno</w:t>
      </w:r>
      <w:proofErr w:type="spellEnd"/>
      <w:r w:rsidRPr="00B82CC1">
        <w:rPr>
          <w:rFonts w:ascii="Arial" w:hAnsi="Arial"/>
          <w:sz w:val="21"/>
          <w:szCs w:val="21"/>
        </w:rPr>
        <w:t>-iztočnega objekta</w:t>
      </w:r>
      <w:bookmarkEnd w:id="3"/>
    </w:p>
    <w:p w14:paraId="5A630D8D" w14:textId="040479C3" w:rsidR="007A0741" w:rsidRPr="00B82CC1" w:rsidRDefault="007A0741" w:rsidP="007A0741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Tekom izdelave </w:t>
      </w:r>
      <w:r w:rsidR="007F7BC4" w:rsidRPr="00B82CC1">
        <w:rPr>
          <w:rFonts w:ascii="Arial" w:hAnsi="Arial" w:cs="Arial"/>
          <w:sz w:val="21"/>
          <w:szCs w:val="21"/>
        </w:rPr>
        <w:t xml:space="preserve">hidravlične modelne raziskave </w:t>
      </w:r>
      <w:r w:rsidR="00821125" w:rsidRPr="00B82CC1">
        <w:rPr>
          <w:rFonts w:ascii="Arial" w:hAnsi="Arial" w:cs="Arial"/>
          <w:sz w:val="21"/>
          <w:szCs w:val="21"/>
        </w:rPr>
        <w:t xml:space="preserve">so predvidene naslednje </w:t>
      </w:r>
      <w:r w:rsidR="003E1B61" w:rsidRPr="00B82CC1">
        <w:rPr>
          <w:rFonts w:ascii="Arial" w:hAnsi="Arial" w:cs="Arial"/>
          <w:sz w:val="21"/>
          <w:szCs w:val="21"/>
        </w:rPr>
        <w:t>raziskave:</w:t>
      </w:r>
    </w:p>
    <w:p w14:paraId="6B3434A0" w14:textId="589227AA" w:rsidR="003E1B61" w:rsidRPr="00B82CC1" w:rsidRDefault="003E1B61" w:rsidP="003E1B61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raziskava hidravličnih </w:t>
      </w:r>
      <w:proofErr w:type="spellStart"/>
      <w:r w:rsidRPr="00B82CC1">
        <w:rPr>
          <w:rFonts w:ascii="Arial" w:hAnsi="Arial" w:cs="Arial"/>
          <w:sz w:val="21"/>
          <w:szCs w:val="21"/>
        </w:rPr>
        <w:t>natočnih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 razmer v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-iztočnem objektu za različne obratovalne </w:t>
      </w:r>
      <w:r w:rsidR="008E7611" w:rsidRPr="00B82CC1">
        <w:rPr>
          <w:rFonts w:ascii="Arial" w:hAnsi="Arial" w:cs="Arial"/>
          <w:sz w:val="21"/>
          <w:szCs w:val="21"/>
        </w:rPr>
        <w:t>pretoke</w:t>
      </w:r>
      <w:r w:rsidR="00C6106C" w:rsidRPr="00B82CC1">
        <w:rPr>
          <w:rFonts w:ascii="Arial" w:hAnsi="Arial" w:cs="Arial"/>
          <w:sz w:val="21"/>
          <w:szCs w:val="21"/>
        </w:rPr>
        <w:t xml:space="preserve"> (v obeh režimih: </w:t>
      </w:r>
      <w:proofErr w:type="spellStart"/>
      <w:r w:rsidR="00C6106C" w:rsidRPr="00B82CC1">
        <w:rPr>
          <w:rFonts w:ascii="Arial" w:hAnsi="Arial" w:cs="Arial"/>
          <w:sz w:val="21"/>
          <w:szCs w:val="21"/>
        </w:rPr>
        <w:t>turbiniranje</w:t>
      </w:r>
      <w:proofErr w:type="spellEnd"/>
      <w:r w:rsidR="00C6106C" w:rsidRPr="00B82CC1">
        <w:rPr>
          <w:rFonts w:ascii="Arial" w:hAnsi="Arial" w:cs="Arial"/>
          <w:sz w:val="21"/>
          <w:szCs w:val="21"/>
        </w:rPr>
        <w:t xml:space="preserve"> in črpanje)</w:t>
      </w:r>
      <w:r w:rsidR="008E7611" w:rsidRPr="00B82CC1">
        <w:rPr>
          <w:rFonts w:ascii="Arial" w:hAnsi="Arial" w:cs="Arial"/>
          <w:sz w:val="21"/>
          <w:szCs w:val="21"/>
        </w:rPr>
        <w:t xml:space="preserve"> in različne nivoje gladin vode v akumulacijskem bazenu;</w:t>
      </w:r>
    </w:p>
    <w:p w14:paraId="082AB39C" w14:textId="3230DEA9" w:rsidR="003C1E35" w:rsidRPr="00B82CC1" w:rsidRDefault="003C1E35" w:rsidP="000A220D">
      <w:pPr>
        <w:rPr>
          <w:rFonts w:ascii="Arial" w:hAnsi="Arial" w:cs="Arial"/>
          <w:sz w:val="21"/>
          <w:szCs w:val="21"/>
        </w:rPr>
      </w:pPr>
    </w:p>
    <w:p w14:paraId="76A00F6C" w14:textId="6E8A856C" w:rsidR="00C22148" w:rsidRPr="00B82CC1" w:rsidRDefault="0048604D" w:rsidP="000A220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Problematika, ki se rešuje</w:t>
      </w:r>
      <w:r w:rsidR="0058032F" w:rsidRPr="00B82CC1">
        <w:rPr>
          <w:rFonts w:ascii="Arial" w:hAnsi="Arial" w:cs="Arial"/>
          <w:sz w:val="21"/>
          <w:szCs w:val="21"/>
        </w:rPr>
        <w:t>/raziskuje</w:t>
      </w:r>
      <w:r w:rsidRPr="00B82CC1">
        <w:rPr>
          <w:rFonts w:ascii="Arial" w:hAnsi="Arial" w:cs="Arial"/>
          <w:sz w:val="21"/>
          <w:szCs w:val="21"/>
        </w:rPr>
        <w:t xml:space="preserve"> s hidravlično modelno raziskavo zgornjega</w:t>
      </w:r>
      <w:r w:rsidR="006922CF"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6922CF" w:rsidRPr="00B82CC1">
        <w:rPr>
          <w:rFonts w:ascii="Arial" w:hAnsi="Arial" w:cs="Arial"/>
          <w:sz w:val="21"/>
          <w:szCs w:val="21"/>
        </w:rPr>
        <w:t>-</w:t>
      </w:r>
      <w:r w:rsidRPr="00B82CC1">
        <w:rPr>
          <w:rFonts w:ascii="Arial" w:hAnsi="Arial" w:cs="Arial"/>
          <w:sz w:val="21"/>
          <w:szCs w:val="21"/>
        </w:rPr>
        <w:t>iztočnega objekta</w:t>
      </w:r>
      <w:r w:rsidR="005B7E74" w:rsidRPr="00B82CC1">
        <w:rPr>
          <w:rFonts w:ascii="Arial" w:hAnsi="Arial" w:cs="Arial"/>
          <w:sz w:val="21"/>
          <w:szCs w:val="21"/>
        </w:rPr>
        <w:t>,</w:t>
      </w:r>
      <w:r w:rsidRPr="00B82CC1">
        <w:rPr>
          <w:rFonts w:ascii="Arial" w:hAnsi="Arial" w:cs="Arial"/>
          <w:sz w:val="21"/>
          <w:szCs w:val="21"/>
        </w:rPr>
        <w:t xml:space="preserve"> je povezana </w:t>
      </w:r>
      <w:r w:rsidR="003779EC" w:rsidRPr="00B82CC1">
        <w:rPr>
          <w:rFonts w:ascii="Arial" w:hAnsi="Arial" w:cs="Arial"/>
          <w:sz w:val="21"/>
          <w:szCs w:val="21"/>
        </w:rPr>
        <w:t>s</w:t>
      </w:r>
      <w:r w:rsidR="00C22148" w:rsidRPr="00B82CC1">
        <w:rPr>
          <w:rFonts w:ascii="Arial" w:hAnsi="Arial" w:cs="Arial"/>
          <w:sz w:val="21"/>
          <w:szCs w:val="21"/>
        </w:rPr>
        <w:t>:</w:t>
      </w:r>
    </w:p>
    <w:p w14:paraId="1EC711A5" w14:textId="4D993034" w:rsidR="003779EC" w:rsidRPr="00B82CC1" w:rsidRDefault="003779EC" w:rsidP="00C22148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kontrolo </w:t>
      </w:r>
      <w:r w:rsidR="0019185B" w:rsidRPr="00B82CC1">
        <w:rPr>
          <w:rFonts w:ascii="Arial" w:hAnsi="Arial" w:cs="Arial"/>
          <w:sz w:val="21"/>
          <w:szCs w:val="21"/>
        </w:rPr>
        <w:t xml:space="preserve">predlagane </w:t>
      </w:r>
      <w:r w:rsidRPr="00B82CC1">
        <w:rPr>
          <w:rFonts w:ascii="Arial" w:hAnsi="Arial" w:cs="Arial"/>
          <w:sz w:val="21"/>
          <w:szCs w:val="21"/>
        </w:rPr>
        <w:t xml:space="preserve">oblike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-iztočnega objekta</w:t>
      </w:r>
      <w:r w:rsidR="00C81797" w:rsidRPr="00B82CC1">
        <w:rPr>
          <w:rFonts w:ascii="Arial" w:hAnsi="Arial" w:cs="Arial"/>
          <w:sz w:val="21"/>
          <w:szCs w:val="21"/>
        </w:rPr>
        <w:t xml:space="preserve">, </w:t>
      </w:r>
      <w:r w:rsidR="005B7E74" w:rsidRPr="00B82CC1">
        <w:rPr>
          <w:rFonts w:ascii="Arial" w:hAnsi="Arial" w:cs="Arial"/>
          <w:sz w:val="21"/>
          <w:szCs w:val="21"/>
        </w:rPr>
        <w:t xml:space="preserve">ki mora </w:t>
      </w:r>
      <w:r w:rsidR="00C81797" w:rsidRPr="00B82CC1">
        <w:rPr>
          <w:rFonts w:ascii="Arial" w:hAnsi="Arial" w:cs="Arial"/>
          <w:sz w:val="21"/>
          <w:szCs w:val="21"/>
        </w:rPr>
        <w:t>zagotavlja</w:t>
      </w:r>
      <w:r w:rsidR="005B7E74" w:rsidRPr="00B82CC1">
        <w:rPr>
          <w:rFonts w:ascii="Arial" w:hAnsi="Arial" w:cs="Arial"/>
          <w:sz w:val="21"/>
          <w:szCs w:val="21"/>
        </w:rPr>
        <w:t>ti</w:t>
      </w:r>
      <w:r w:rsidR="00C81797" w:rsidRPr="00B82CC1">
        <w:rPr>
          <w:rFonts w:ascii="Arial" w:hAnsi="Arial" w:cs="Arial"/>
          <w:sz w:val="21"/>
          <w:szCs w:val="21"/>
        </w:rPr>
        <w:t xml:space="preserve"> </w:t>
      </w:r>
      <w:r w:rsidR="00C368D1" w:rsidRPr="00B82CC1">
        <w:rPr>
          <w:rFonts w:ascii="Arial" w:hAnsi="Arial" w:cs="Arial"/>
          <w:sz w:val="21"/>
          <w:szCs w:val="21"/>
        </w:rPr>
        <w:t>simetričen</w:t>
      </w:r>
      <w:r w:rsidR="00CF70D9"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68D1" w:rsidRPr="00B82CC1">
        <w:rPr>
          <w:rFonts w:ascii="Arial" w:hAnsi="Arial" w:cs="Arial"/>
          <w:sz w:val="21"/>
          <w:szCs w:val="21"/>
        </w:rPr>
        <w:t>natok</w:t>
      </w:r>
      <w:proofErr w:type="spellEnd"/>
      <w:r w:rsidR="00C368D1" w:rsidRPr="00B82CC1">
        <w:rPr>
          <w:rFonts w:ascii="Arial" w:hAnsi="Arial" w:cs="Arial"/>
          <w:sz w:val="21"/>
          <w:szCs w:val="21"/>
        </w:rPr>
        <w:t xml:space="preserve"> </w:t>
      </w:r>
      <w:r w:rsidR="00CF70D9" w:rsidRPr="00B82CC1">
        <w:rPr>
          <w:rFonts w:ascii="Arial" w:hAnsi="Arial" w:cs="Arial"/>
          <w:sz w:val="21"/>
          <w:szCs w:val="21"/>
        </w:rPr>
        <w:t xml:space="preserve">ter </w:t>
      </w:r>
      <w:r w:rsidR="00C81797" w:rsidRPr="00B82CC1">
        <w:rPr>
          <w:rFonts w:ascii="Arial" w:hAnsi="Arial" w:cs="Arial"/>
          <w:sz w:val="21"/>
          <w:szCs w:val="21"/>
        </w:rPr>
        <w:t>ugodne</w:t>
      </w:r>
      <w:r w:rsidR="001B4DEA" w:rsidRPr="00B82CC1">
        <w:rPr>
          <w:rFonts w:ascii="Arial" w:hAnsi="Arial" w:cs="Arial"/>
          <w:sz w:val="21"/>
          <w:szCs w:val="21"/>
        </w:rPr>
        <w:t xml:space="preserve"> oz. sprejemljive</w:t>
      </w:r>
      <w:r w:rsidR="00C81797" w:rsidRPr="00B82CC1">
        <w:rPr>
          <w:rFonts w:ascii="Arial" w:hAnsi="Arial" w:cs="Arial"/>
          <w:sz w:val="21"/>
          <w:szCs w:val="21"/>
        </w:rPr>
        <w:t xml:space="preserve"> hidravlične razmere</w:t>
      </w:r>
      <w:r w:rsidR="00C368D1" w:rsidRPr="00B82CC1">
        <w:rPr>
          <w:rFonts w:ascii="Arial" w:hAnsi="Arial" w:cs="Arial"/>
          <w:sz w:val="21"/>
          <w:szCs w:val="21"/>
        </w:rPr>
        <w:t xml:space="preserve"> (izgube)</w:t>
      </w:r>
      <w:r w:rsidR="001B4DEA" w:rsidRPr="00B82CC1">
        <w:rPr>
          <w:rFonts w:ascii="Arial" w:hAnsi="Arial" w:cs="Arial"/>
          <w:sz w:val="21"/>
          <w:szCs w:val="21"/>
        </w:rPr>
        <w:t xml:space="preserve"> v </w:t>
      </w:r>
      <w:r w:rsidR="001B4DEA" w:rsidRPr="00B82CC1">
        <w:rPr>
          <w:rFonts w:ascii="Arial" w:hAnsi="Arial" w:cs="Arial"/>
          <w:b/>
          <w:bCs/>
          <w:sz w:val="21"/>
          <w:szCs w:val="21"/>
        </w:rPr>
        <w:t>obeh</w:t>
      </w:r>
      <w:r w:rsidR="004F2A97" w:rsidRPr="00B82CC1">
        <w:rPr>
          <w:rFonts w:ascii="Arial" w:hAnsi="Arial" w:cs="Arial"/>
          <w:b/>
          <w:bCs/>
          <w:sz w:val="21"/>
          <w:szCs w:val="21"/>
        </w:rPr>
        <w:t xml:space="preserve"> </w:t>
      </w:r>
      <w:r w:rsidR="004F2A97" w:rsidRPr="00B82CC1">
        <w:rPr>
          <w:rFonts w:ascii="Arial" w:hAnsi="Arial" w:cs="Arial"/>
          <w:sz w:val="21"/>
          <w:szCs w:val="21"/>
        </w:rPr>
        <w:t>(turbinski</w:t>
      </w:r>
      <w:r w:rsidR="00907017" w:rsidRPr="00B82CC1">
        <w:rPr>
          <w:rFonts w:ascii="Arial" w:hAnsi="Arial" w:cs="Arial"/>
          <w:sz w:val="21"/>
          <w:szCs w:val="21"/>
        </w:rPr>
        <w:t xml:space="preserve"> in črpalni)</w:t>
      </w:r>
      <w:r w:rsidR="001B4DEA" w:rsidRPr="00B82CC1">
        <w:rPr>
          <w:rFonts w:ascii="Arial" w:hAnsi="Arial" w:cs="Arial"/>
          <w:sz w:val="21"/>
          <w:szCs w:val="21"/>
        </w:rPr>
        <w:t xml:space="preserve"> režimih obratovanja</w:t>
      </w:r>
      <w:r w:rsidRPr="00B82CC1">
        <w:rPr>
          <w:rFonts w:ascii="Arial" w:hAnsi="Arial" w:cs="Arial"/>
          <w:sz w:val="21"/>
          <w:szCs w:val="21"/>
        </w:rPr>
        <w:t>;</w:t>
      </w:r>
    </w:p>
    <w:p w14:paraId="15CE2370" w14:textId="546AB693" w:rsidR="007561AC" w:rsidRPr="00B82CC1" w:rsidRDefault="001C50B3" w:rsidP="00C22148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kontrol</w:t>
      </w:r>
      <w:r w:rsidR="005B7E74" w:rsidRPr="00B82CC1">
        <w:rPr>
          <w:rFonts w:ascii="Arial" w:hAnsi="Arial" w:cs="Arial"/>
          <w:sz w:val="21"/>
          <w:szCs w:val="21"/>
        </w:rPr>
        <w:t>o</w:t>
      </w:r>
      <w:r w:rsidRPr="00B82CC1">
        <w:rPr>
          <w:rFonts w:ascii="Arial" w:hAnsi="Arial" w:cs="Arial"/>
          <w:sz w:val="21"/>
          <w:szCs w:val="21"/>
        </w:rPr>
        <w:t xml:space="preserve"> o</w:t>
      </w:r>
      <w:r w:rsidR="003E0F51" w:rsidRPr="00B82CC1">
        <w:rPr>
          <w:rFonts w:ascii="Arial" w:hAnsi="Arial" w:cs="Arial"/>
          <w:sz w:val="21"/>
          <w:szCs w:val="21"/>
        </w:rPr>
        <w:t>z</w:t>
      </w:r>
      <w:r w:rsidRPr="00B82CC1">
        <w:rPr>
          <w:rFonts w:ascii="Arial" w:hAnsi="Arial" w:cs="Arial"/>
          <w:sz w:val="21"/>
          <w:szCs w:val="21"/>
        </w:rPr>
        <w:t>. validacij</w:t>
      </w:r>
      <w:r w:rsidR="005B7E74" w:rsidRPr="00B82CC1">
        <w:rPr>
          <w:rFonts w:ascii="Arial" w:hAnsi="Arial" w:cs="Arial"/>
          <w:sz w:val="21"/>
          <w:szCs w:val="21"/>
        </w:rPr>
        <w:t>o</w:t>
      </w:r>
      <w:r w:rsidR="003E0F51" w:rsidRPr="00B82CC1">
        <w:rPr>
          <w:rFonts w:ascii="Arial" w:hAnsi="Arial" w:cs="Arial"/>
          <w:sz w:val="21"/>
          <w:szCs w:val="21"/>
        </w:rPr>
        <w:t xml:space="preserve"> </w:t>
      </w:r>
      <w:r w:rsidR="00C74513" w:rsidRPr="00B82CC1">
        <w:rPr>
          <w:rFonts w:ascii="Arial" w:hAnsi="Arial" w:cs="Arial"/>
          <w:sz w:val="21"/>
          <w:szCs w:val="21"/>
        </w:rPr>
        <w:t>rezultatov iz numeričnih simulacij</w:t>
      </w:r>
      <w:r w:rsidR="0092028A" w:rsidRPr="00B82CC1">
        <w:rPr>
          <w:rFonts w:ascii="Arial" w:hAnsi="Arial" w:cs="Arial"/>
          <w:sz w:val="21"/>
          <w:szCs w:val="21"/>
        </w:rPr>
        <w:t>;</w:t>
      </w:r>
    </w:p>
    <w:p w14:paraId="4014B6EA" w14:textId="7A981C43" w:rsidR="0048604D" w:rsidRPr="00B82CC1" w:rsidRDefault="006922CF" w:rsidP="00C22148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oblikovanjem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-iztočnega objekta, da bo omogočen ma</w:t>
      </w:r>
      <w:r w:rsidR="00C22148" w:rsidRPr="00B82CC1">
        <w:rPr>
          <w:rFonts w:ascii="Arial" w:hAnsi="Arial" w:cs="Arial"/>
          <w:sz w:val="21"/>
          <w:szCs w:val="21"/>
        </w:rPr>
        <w:t>ksimalni izkoristek objekta in da bo preprečena tvorba</w:t>
      </w:r>
      <w:r w:rsidR="0079494E" w:rsidRPr="00B82CC1">
        <w:rPr>
          <w:rFonts w:ascii="Arial" w:hAnsi="Arial" w:cs="Arial"/>
          <w:sz w:val="21"/>
          <w:szCs w:val="21"/>
        </w:rPr>
        <w:t xml:space="preserve"> </w:t>
      </w:r>
      <w:r w:rsidR="005B7E74" w:rsidRPr="00B82CC1">
        <w:rPr>
          <w:rFonts w:ascii="Arial" w:hAnsi="Arial" w:cs="Arial"/>
          <w:sz w:val="21"/>
          <w:szCs w:val="21"/>
        </w:rPr>
        <w:t xml:space="preserve">hidravlično neugodnih </w:t>
      </w:r>
      <w:r w:rsidR="0079494E" w:rsidRPr="00B82CC1">
        <w:rPr>
          <w:rFonts w:ascii="Arial" w:hAnsi="Arial" w:cs="Arial"/>
          <w:sz w:val="21"/>
          <w:szCs w:val="21"/>
        </w:rPr>
        <w:t>sesaln</w:t>
      </w:r>
      <w:r w:rsidR="005B7E74" w:rsidRPr="00B82CC1">
        <w:rPr>
          <w:rFonts w:ascii="Arial" w:hAnsi="Arial" w:cs="Arial"/>
          <w:sz w:val="21"/>
          <w:szCs w:val="21"/>
        </w:rPr>
        <w:t>ih</w:t>
      </w:r>
      <w:r w:rsidR="00C22148" w:rsidRPr="00B82CC1">
        <w:rPr>
          <w:rFonts w:ascii="Arial" w:hAnsi="Arial" w:cs="Arial"/>
          <w:sz w:val="21"/>
          <w:szCs w:val="21"/>
        </w:rPr>
        <w:t xml:space="preserve"> vrtincev </w:t>
      </w:r>
      <w:r w:rsidR="00B33119" w:rsidRPr="00B82CC1">
        <w:rPr>
          <w:rFonts w:ascii="Arial" w:hAnsi="Arial" w:cs="Arial"/>
          <w:sz w:val="21"/>
          <w:szCs w:val="21"/>
        </w:rPr>
        <w:t xml:space="preserve">na celotnem </w:t>
      </w:r>
      <w:r w:rsidR="00CC7C12" w:rsidRPr="00B82CC1">
        <w:rPr>
          <w:rFonts w:ascii="Arial" w:hAnsi="Arial" w:cs="Arial"/>
          <w:sz w:val="21"/>
          <w:szCs w:val="21"/>
        </w:rPr>
        <w:t>pasu</w:t>
      </w:r>
      <w:r w:rsidR="00B33119" w:rsidRPr="00B82CC1">
        <w:rPr>
          <w:rFonts w:ascii="Arial" w:hAnsi="Arial" w:cs="Arial"/>
          <w:sz w:val="21"/>
          <w:szCs w:val="21"/>
        </w:rPr>
        <w:t xml:space="preserve"> niveliranja nivoja vode akumulacije;</w:t>
      </w:r>
    </w:p>
    <w:p w14:paraId="2D5CE55C" w14:textId="183BC5E8" w:rsidR="007A1C48" w:rsidRPr="00B82CC1" w:rsidRDefault="00B33119" w:rsidP="00C01EA3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optimizacijo oblike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-iztočnega objekta za doseg</w:t>
      </w:r>
      <w:r w:rsidR="006D1C3E" w:rsidRPr="00B82CC1">
        <w:rPr>
          <w:rFonts w:ascii="Arial" w:hAnsi="Arial" w:cs="Arial"/>
          <w:sz w:val="21"/>
          <w:szCs w:val="21"/>
        </w:rPr>
        <w:t>anje hidravlične učinkovitosti pri različnih obratovalnih pretokih in gladinah v akumulaciji.</w:t>
      </w:r>
    </w:p>
    <w:p w14:paraId="66272802" w14:textId="77777777" w:rsidR="003D041B" w:rsidRPr="00B82CC1" w:rsidRDefault="003D041B" w:rsidP="000A220D">
      <w:pPr>
        <w:rPr>
          <w:rFonts w:ascii="Arial" w:hAnsi="Arial" w:cs="Arial"/>
          <w:sz w:val="21"/>
          <w:szCs w:val="21"/>
        </w:rPr>
      </w:pPr>
    </w:p>
    <w:p w14:paraId="6B3EA4DD" w14:textId="613EFB14" w:rsidR="00F2168F" w:rsidRPr="00B82CC1" w:rsidRDefault="002F22C0" w:rsidP="000A220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Vhodna oblika geometrije zgo</w:t>
      </w:r>
      <w:r w:rsidR="00EE7E81" w:rsidRPr="00B82CC1">
        <w:rPr>
          <w:rFonts w:ascii="Arial" w:hAnsi="Arial" w:cs="Arial"/>
          <w:sz w:val="21"/>
          <w:szCs w:val="21"/>
        </w:rPr>
        <w:t>r</w:t>
      </w:r>
      <w:r w:rsidRPr="00B82CC1">
        <w:rPr>
          <w:rFonts w:ascii="Arial" w:hAnsi="Arial" w:cs="Arial"/>
          <w:sz w:val="21"/>
          <w:szCs w:val="21"/>
        </w:rPr>
        <w:t xml:space="preserve">njega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-iztočnega objekta </w:t>
      </w:r>
      <w:r w:rsidR="00B835D3" w:rsidRPr="00B82CC1">
        <w:rPr>
          <w:rFonts w:ascii="Arial" w:hAnsi="Arial" w:cs="Arial"/>
          <w:sz w:val="21"/>
          <w:szCs w:val="21"/>
        </w:rPr>
        <w:t xml:space="preserve">je </w:t>
      </w:r>
      <w:r w:rsidR="00EC3946" w:rsidRPr="00B82CC1">
        <w:rPr>
          <w:rFonts w:ascii="Arial" w:hAnsi="Arial" w:cs="Arial"/>
          <w:sz w:val="21"/>
          <w:szCs w:val="21"/>
        </w:rPr>
        <w:t>rezultat</w:t>
      </w:r>
      <w:r w:rsidR="00B835D3" w:rsidRPr="00B82CC1">
        <w:rPr>
          <w:rFonts w:ascii="Arial" w:hAnsi="Arial" w:cs="Arial"/>
          <w:sz w:val="21"/>
          <w:szCs w:val="21"/>
        </w:rPr>
        <w:t xml:space="preserve"> CFD analize</w:t>
      </w:r>
      <w:r w:rsidR="001E659A" w:rsidRPr="00B82CC1">
        <w:rPr>
          <w:rFonts w:ascii="Arial" w:hAnsi="Arial" w:cs="Arial"/>
          <w:sz w:val="21"/>
          <w:szCs w:val="21"/>
        </w:rPr>
        <w:t xml:space="preserve"> in </w:t>
      </w:r>
      <w:r w:rsidR="00DB66D0" w:rsidRPr="00B82CC1">
        <w:rPr>
          <w:rFonts w:ascii="Arial" w:hAnsi="Arial" w:cs="Arial"/>
          <w:sz w:val="21"/>
          <w:szCs w:val="21"/>
        </w:rPr>
        <w:t xml:space="preserve">numerične </w:t>
      </w:r>
      <w:r w:rsidR="001E659A" w:rsidRPr="00B82CC1">
        <w:rPr>
          <w:rFonts w:ascii="Arial" w:hAnsi="Arial" w:cs="Arial"/>
          <w:sz w:val="21"/>
          <w:szCs w:val="21"/>
        </w:rPr>
        <w:t>optimizacije</w:t>
      </w:r>
      <w:r w:rsidR="00B835D3" w:rsidRPr="00B82CC1">
        <w:rPr>
          <w:rFonts w:ascii="Arial" w:hAnsi="Arial" w:cs="Arial"/>
          <w:sz w:val="21"/>
          <w:szCs w:val="21"/>
        </w:rPr>
        <w:t>.</w:t>
      </w:r>
    </w:p>
    <w:p w14:paraId="57F682EB" w14:textId="77777777" w:rsidR="00BE108C" w:rsidRPr="00B82CC1" w:rsidRDefault="00BE108C" w:rsidP="000A220D">
      <w:pPr>
        <w:rPr>
          <w:rFonts w:ascii="Arial" w:hAnsi="Arial" w:cs="Arial"/>
          <w:sz w:val="21"/>
          <w:szCs w:val="21"/>
        </w:rPr>
      </w:pPr>
    </w:p>
    <w:p w14:paraId="4C909F42" w14:textId="0958631F" w:rsidR="00BE108C" w:rsidRPr="00B82CC1" w:rsidRDefault="00BE108C" w:rsidP="00BE108C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Naloga hidravlične modelne raziskave je predlagano obliko preveriti</w:t>
      </w:r>
      <w:r w:rsidR="00F256B7" w:rsidRPr="00B82CC1">
        <w:rPr>
          <w:rFonts w:ascii="Arial" w:hAnsi="Arial" w:cs="Arial"/>
          <w:sz w:val="21"/>
          <w:szCs w:val="21"/>
        </w:rPr>
        <w:t xml:space="preserve"> in</w:t>
      </w:r>
      <w:r w:rsidRPr="00B82CC1">
        <w:rPr>
          <w:rFonts w:ascii="Arial" w:hAnsi="Arial" w:cs="Arial"/>
          <w:sz w:val="21"/>
          <w:szCs w:val="21"/>
        </w:rPr>
        <w:t xml:space="preserve"> identificirati</w:t>
      </w:r>
      <w:r w:rsidR="00F256B7" w:rsidRPr="00B82CC1">
        <w:rPr>
          <w:rFonts w:ascii="Arial" w:hAnsi="Arial" w:cs="Arial"/>
          <w:sz w:val="21"/>
          <w:szCs w:val="21"/>
        </w:rPr>
        <w:t xml:space="preserve"> z vidika tokovnih razmer</w:t>
      </w:r>
      <w:r w:rsidRPr="00B82CC1">
        <w:rPr>
          <w:rFonts w:ascii="Arial" w:hAnsi="Arial" w:cs="Arial"/>
          <w:sz w:val="21"/>
          <w:szCs w:val="21"/>
        </w:rPr>
        <w:t xml:space="preserve"> </w:t>
      </w:r>
      <w:r w:rsidR="008D05D4" w:rsidRPr="00B82CC1">
        <w:rPr>
          <w:rFonts w:ascii="Arial" w:hAnsi="Arial" w:cs="Arial"/>
          <w:sz w:val="21"/>
          <w:szCs w:val="21"/>
        </w:rPr>
        <w:t xml:space="preserve">neugodne pojave </w:t>
      </w:r>
      <w:r w:rsidR="00F256B7" w:rsidRPr="00B82CC1">
        <w:rPr>
          <w:rFonts w:ascii="Arial" w:hAnsi="Arial" w:cs="Arial"/>
          <w:sz w:val="21"/>
          <w:szCs w:val="21"/>
        </w:rPr>
        <w:t>ter</w:t>
      </w:r>
      <w:r w:rsidRPr="00B82CC1">
        <w:rPr>
          <w:rFonts w:ascii="Arial" w:hAnsi="Arial" w:cs="Arial"/>
          <w:sz w:val="21"/>
          <w:szCs w:val="21"/>
        </w:rPr>
        <w:t xml:space="preserve"> le-te s preoblikovanjem eliminirati.</w:t>
      </w:r>
    </w:p>
    <w:p w14:paraId="193ACFF8" w14:textId="77777777" w:rsidR="00BE108C" w:rsidRPr="00B82CC1" w:rsidRDefault="00BE108C" w:rsidP="000A220D">
      <w:pPr>
        <w:rPr>
          <w:rFonts w:ascii="Arial" w:hAnsi="Arial" w:cs="Arial"/>
          <w:sz w:val="21"/>
          <w:szCs w:val="21"/>
        </w:rPr>
      </w:pPr>
    </w:p>
    <w:p w14:paraId="464AD1D3" w14:textId="1A68E173" w:rsidR="003D041B" w:rsidRPr="00B82CC1" w:rsidRDefault="003D041B" w:rsidP="005B0795">
      <w:pPr>
        <w:pStyle w:val="Naslov2"/>
        <w:rPr>
          <w:rFonts w:ascii="Arial" w:hAnsi="Arial"/>
          <w:sz w:val="21"/>
          <w:szCs w:val="21"/>
        </w:rPr>
      </w:pPr>
      <w:bookmarkStart w:id="4" w:name="_Toc214618906"/>
      <w:r w:rsidRPr="00B82CC1">
        <w:rPr>
          <w:rFonts w:ascii="Arial" w:hAnsi="Arial"/>
          <w:sz w:val="21"/>
          <w:szCs w:val="21"/>
        </w:rPr>
        <w:t>Modelno merilo</w:t>
      </w:r>
      <w:r w:rsidR="005B0795" w:rsidRPr="00B82CC1">
        <w:rPr>
          <w:rFonts w:ascii="Arial" w:hAnsi="Arial"/>
          <w:sz w:val="21"/>
          <w:szCs w:val="21"/>
        </w:rPr>
        <w:t xml:space="preserve"> in obseg</w:t>
      </w:r>
      <w:bookmarkEnd w:id="4"/>
    </w:p>
    <w:p w14:paraId="745583B3" w14:textId="219C8C46" w:rsidR="005B0795" w:rsidRPr="00B82CC1" w:rsidRDefault="005B0795" w:rsidP="005B0795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Za izvedbo raziskav bo zgrajen model zgornjega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-iztočnega objekta z mostom in delom akumulacijskega bazena v </w:t>
      </w:r>
      <w:r w:rsidR="00742C7C" w:rsidRPr="00B82CC1">
        <w:rPr>
          <w:rFonts w:ascii="Arial" w:hAnsi="Arial" w:cs="Arial"/>
          <w:sz w:val="21"/>
          <w:szCs w:val="21"/>
        </w:rPr>
        <w:t>merilu 1:</w:t>
      </w:r>
      <w:r w:rsidR="005D69F6" w:rsidRPr="00B82CC1">
        <w:rPr>
          <w:rFonts w:ascii="Arial" w:hAnsi="Arial" w:cs="Arial"/>
          <w:sz w:val="21"/>
          <w:szCs w:val="21"/>
        </w:rPr>
        <w:t>20</w:t>
      </w:r>
      <w:r w:rsidR="000A1E7C" w:rsidRPr="00B82CC1">
        <w:rPr>
          <w:rFonts w:ascii="Arial" w:hAnsi="Arial" w:cs="Arial"/>
          <w:sz w:val="21"/>
          <w:szCs w:val="21"/>
        </w:rPr>
        <w:t>.</w:t>
      </w:r>
      <w:r w:rsidR="00763CF9" w:rsidRPr="00B82CC1">
        <w:rPr>
          <w:rFonts w:ascii="Arial" w:hAnsi="Arial" w:cs="Arial"/>
          <w:sz w:val="21"/>
          <w:szCs w:val="21"/>
        </w:rPr>
        <w:t xml:space="preserve"> Model zgornjega </w:t>
      </w:r>
      <w:proofErr w:type="spellStart"/>
      <w:r w:rsidR="00763CF9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763CF9" w:rsidRPr="00B82CC1">
        <w:rPr>
          <w:rFonts w:ascii="Arial" w:hAnsi="Arial" w:cs="Arial"/>
          <w:sz w:val="21"/>
          <w:szCs w:val="21"/>
        </w:rPr>
        <w:t xml:space="preserve">-iztočnega objekta mora zajemati tudi </w:t>
      </w:r>
      <w:r w:rsidR="00C127B4" w:rsidRPr="00B82CC1">
        <w:rPr>
          <w:rFonts w:ascii="Arial" w:hAnsi="Arial" w:cs="Arial"/>
          <w:sz w:val="21"/>
          <w:szCs w:val="21"/>
        </w:rPr>
        <w:t>dovolj dolg</w:t>
      </w:r>
      <w:r w:rsidR="00CE2D24" w:rsidRPr="00B82CC1">
        <w:rPr>
          <w:rFonts w:ascii="Arial" w:hAnsi="Arial" w:cs="Arial"/>
          <w:sz w:val="21"/>
          <w:szCs w:val="21"/>
        </w:rPr>
        <w:t xml:space="preserve"> (</w:t>
      </w:r>
      <w:r w:rsidR="005D69F6" w:rsidRPr="00B82CC1">
        <w:rPr>
          <w:rFonts w:ascii="Arial" w:hAnsi="Arial" w:cs="Arial"/>
          <w:sz w:val="21"/>
          <w:szCs w:val="21"/>
        </w:rPr>
        <w:t>izvajalec določi sam</w:t>
      </w:r>
      <w:r w:rsidR="00CE2D24" w:rsidRPr="00B82CC1">
        <w:rPr>
          <w:rFonts w:ascii="Arial" w:hAnsi="Arial" w:cs="Arial"/>
          <w:sz w:val="21"/>
          <w:szCs w:val="21"/>
        </w:rPr>
        <w:t>)</w:t>
      </w:r>
      <w:r w:rsidR="00C127B4" w:rsidRPr="00B82CC1">
        <w:rPr>
          <w:rFonts w:ascii="Arial" w:hAnsi="Arial" w:cs="Arial"/>
          <w:sz w:val="21"/>
          <w:szCs w:val="21"/>
        </w:rPr>
        <w:t xml:space="preserve"> odsek vertikalnega tlačnega cevovoda, da bo le ta omogočil </w:t>
      </w:r>
      <w:r w:rsidR="00823E8C" w:rsidRPr="00B82CC1">
        <w:rPr>
          <w:rFonts w:ascii="Arial" w:hAnsi="Arial" w:cs="Arial"/>
          <w:sz w:val="21"/>
          <w:szCs w:val="21"/>
        </w:rPr>
        <w:t>vzpostavitev</w:t>
      </w:r>
      <w:r w:rsidR="003242F6" w:rsidRPr="00B82CC1">
        <w:rPr>
          <w:rFonts w:ascii="Arial" w:hAnsi="Arial" w:cs="Arial"/>
          <w:sz w:val="21"/>
          <w:szCs w:val="21"/>
        </w:rPr>
        <w:t xml:space="preserve"> hidravlično </w:t>
      </w:r>
      <w:r w:rsidR="000A1E7C" w:rsidRPr="00B82CC1">
        <w:rPr>
          <w:rFonts w:ascii="Arial" w:hAnsi="Arial" w:cs="Arial"/>
          <w:sz w:val="21"/>
          <w:szCs w:val="21"/>
        </w:rPr>
        <w:t>razvitega</w:t>
      </w:r>
      <w:r w:rsidR="00447ACF" w:rsidRPr="00B82CC1">
        <w:rPr>
          <w:rFonts w:ascii="Arial" w:hAnsi="Arial" w:cs="Arial"/>
          <w:sz w:val="21"/>
          <w:szCs w:val="21"/>
        </w:rPr>
        <w:t xml:space="preserve"> </w:t>
      </w:r>
      <w:r w:rsidR="003242F6" w:rsidRPr="00B82CC1">
        <w:rPr>
          <w:rFonts w:ascii="Arial" w:hAnsi="Arial" w:cs="Arial"/>
          <w:sz w:val="21"/>
          <w:szCs w:val="21"/>
        </w:rPr>
        <w:t xml:space="preserve">toka (simetričen profil hitrosti, </w:t>
      </w:r>
      <w:r w:rsidR="00863C2E" w:rsidRPr="00B82CC1">
        <w:rPr>
          <w:rFonts w:ascii="Arial" w:hAnsi="Arial" w:cs="Arial"/>
          <w:sz w:val="21"/>
          <w:szCs w:val="21"/>
        </w:rPr>
        <w:t>brez</w:t>
      </w:r>
      <w:r w:rsidR="003242F6" w:rsidRPr="00B82CC1">
        <w:rPr>
          <w:rFonts w:ascii="Arial" w:hAnsi="Arial" w:cs="Arial"/>
          <w:sz w:val="21"/>
          <w:szCs w:val="21"/>
        </w:rPr>
        <w:t xml:space="preserve"> vhodnih motenj, brez vrtincev)</w:t>
      </w:r>
      <w:r w:rsidR="00CE2D24" w:rsidRPr="00B82CC1">
        <w:rPr>
          <w:rFonts w:ascii="Arial" w:hAnsi="Arial" w:cs="Arial"/>
          <w:sz w:val="21"/>
          <w:szCs w:val="21"/>
        </w:rPr>
        <w:t xml:space="preserve">, kar mora </w:t>
      </w:r>
      <w:r w:rsidR="009F1758" w:rsidRPr="00B82CC1">
        <w:rPr>
          <w:rFonts w:ascii="Arial" w:hAnsi="Arial" w:cs="Arial"/>
          <w:sz w:val="21"/>
          <w:szCs w:val="21"/>
        </w:rPr>
        <w:t>izvajalec</w:t>
      </w:r>
      <w:r w:rsidR="00CE2D24" w:rsidRPr="00B82CC1">
        <w:rPr>
          <w:rFonts w:ascii="Arial" w:hAnsi="Arial" w:cs="Arial"/>
          <w:sz w:val="21"/>
          <w:szCs w:val="21"/>
        </w:rPr>
        <w:t xml:space="preserve"> </w:t>
      </w:r>
      <w:r w:rsidR="009F1758" w:rsidRPr="00B82CC1">
        <w:rPr>
          <w:rFonts w:ascii="Arial" w:hAnsi="Arial" w:cs="Arial"/>
          <w:sz w:val="21"/>
          <w:szCs w:val="21"/>
        </w:rPr>
        <w:t>dokazati z meritvami.</w:t>
      </w:r>
    </w:p>
    <w:p w14:paraId="441C4588" w14:textId="77777777" w:rsidR="009C0A3F" w:rsidRPr="00B82CC1" w:rsidRDefault="009C0A3F" w:rsidP="005B0795">
      <w:pPr>
        <w:rPr>
          <w:rFonts w:ascii="Arial" w:hAnsi="Arial" w:cs="Arial"/>
          <w:sz w:val="21"/>
          <w:szCs w:val="21"/>
        </w:rPr>
      </w:pPr>
    </w:p>
    <w:p w14:paraId="74FC7747" w14:textId="43CA33FC" w:rsidR="009C0A3F" w:rsidRPr="00B82CC1" w:rsidRDefault="009C0A3F" w:rsidP="009C0A3F">
      <w:pPr>
        <w:pStyle w:val="Naslov2"/>
        <w:rPr>
          <w:rFonts w:ascii="Arial" w:hAnsi="Arial"/>
          <w:sz w:val="21"/>
          <w:szCs w:val="21"/>
        </w:rPr>
      </w:pPr>
      <w:bookmarkStart w:id="5" w:name="_Toc214618907"/>
      <w:r w:rsidRPr="00B82CC1">
        <w:rPr>
          <w:rFonts w:ascii="Arial" w:hAnsi="Arial"/>
          <w:sz w:val="21"/>
          <w:szCs w:val="21"/>
        </w:rPr>
        <w:t>Robni pogoji</w:t>
      </w:r>
      <w:bookmarkEnd w:id="5"/>
    </w:p>
    <w:p w14:paraId="4524B1CF" w14:textId="0FEB4633" w:rsidR="00877E6D" w:rsidRPr="00B82CC1" w:rsidRDefault="00CF410F" w:rsidP="009C0A3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H</w:t>
      </w:r>
      <w:r w:rsidR="000E3BE3" w:rsidRPr="00B82CC1">
        <w:rPr>
          <w:rFonts w:ascii="Arial" w:hAnsi="Arial" w:cs="Arial"/>
          <w:sz w:val="21"/>
          <w:szCs w:val="21"/>
        </w:rPr>
        <w:t xml:space="preserve">idravlična </w:t>
      </w:r>
      <w:r w:rsidRPr="00B82CC1">
        <w:rPr>
          <w:rFonts w:ascii="Arial" w:hAnsi="Arial" w:cs="Arial"/>
          <w:sz w:val="21"/>
          <w:szCs w:val="21"/>
        </w:rPr>
        <w:t xml:space="preserve">modelna </w:t>
      </w:r>
      <w:r w:rsidR="000E3BE3" w:rsidRPr="00B82CC1">
        <w:rPr>
          <w:rFonts w:ascii="Arial" w:hAnsi="Arial" w:cs="Arial"/>
          <w:sz w:val="21"/>
          <w:szCs w:val="21"/>
        </w:rPr>
        <w:t xml:space="preserve">raziskava </w:t>
      </w:r>
      <w:r w:rsidRPr="00B82CC1">
        <w:rPr>
          <w:rFonts w:ascii="Arial" w:hAnsi="Arial" w:cs="Arial"/>
          <w:sz w:val="21"/>
          <w:szCs w:val="21"/>
        </w:rPr>
        <w:t xml:space="preserve">mora biti </w:t>
      </w:r>
      <w:r w:rsidR="000E3BE3" w:rsidRPr="00B82CC1">
        <w:rPr>
          <w:rFonts w:ascii="Arial" w:hAnsi="Arial" w:cs="Arial"/>
          <w:sz w:val="21"/>
          <w:szCs w:val="21"/>
        </w:rPr>
        <w:t>izvedena pri vseh hidravličnih oz. obratovalnih pogojih črpalne hidroelektrarne</w:t>
      </w:r>
      <w:r w:rsidR="00210629" w:rsidRPr="00B82CC1">
        <w:rPr>
          <w:rFonts w:ascii="Arial" w:hAnsi="Arial" w:cs="Arial"/>
          <w:sz w:val="21"/>
          <w:szCs w:val="21"/>
        </w:rPr>
        <w:t xml:space="preserve">. Robni pogoji </w:t>
      </w:r>
      <w:r w:rsidR="003F5A0E" w:rsidRPr="00B82CC1">
        <w:rPr>
          <w:rFonts w:ascii="Arial" w:hAnsi="Arial" w:cs="Arial"/>
          <w:sz w:val="21"/>
          <w:szCs w:val="21"/>
        </w:rPr>
        <w:t>pri</w:t>
      </w:r>
      <w:r w:rsidR="00210629" w:rsidRPr="00B82CC1">
        <w:rPr>
          <w:rFonts w:ascii="Arial" w:hAnsi="Arial" w:cs="Arial"/>
          <w:sz w:val="21"/>
          <w:szCs w:val="21"/>
        </w:rPr>
        <w:t xml:space="preserve"> raziskavi zgornjega </w:t>
      </w:r>
      <w:proofErr w:type="spellStart"/>
      <w:r w:rsidR="00210629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210629" w:rsidRPr="00B82CC1">
        <w:rPr>
          <w:rFonts w:ascii="Arial" w:hAnsi="Arial" w:cs="Arial"/>
          <w:sz w:val="21"/>
          <w:szCs w:val="21"/>
        </w:rPr>
        <w:t>-iztočnega objekta se nanašajo na:</w:t>
      </w:r>
    </w:p>
    <w:p w14:paraId="266BE4C7" w14:textId="2C2C2F71" w:rsidR="00210629" w:rsidRPr="00B82CC1" w:rsidRDefault="00210629" w:rsidP="00210629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pretok </w:t>
      </w:r>
      <w:r w:rsidR="002D6D19" w:rsidRPr="00B82CC1">
        <w:rPr>
          <w:rFonts w:ascii="Arial" w:hAnsi="Arial" w:cs="Arial"/>
          <w:sz w:val="21"/>
          <w:szCs w:val="21"/>
        </w:rPr>
        <w:t xml:space="preserve">v turbinskem režimu obratovanja: </w:t>
      </w:r>
      <w:r w:rsidR="009E4BA2" w:rsidRPr="00B82CC1">
        <w:rPr>
          <w:rFonts w:ascii="Arial" w:hAnsi="Arial" w:cs="Arial"/>
          <w:sz w:val="21"/>
          <w:szCs w:val="21"/>
        </w:rPr>
        <w:tab/>
      </w:r>
      <w:r w:rsidR="00211E0A" w:rsidRPr="00B82CC1">
        <w:rPr>
          <w:rFonts w:ascii="Arial" w:hAnsi="Arial" w:cs="Arial"/>
          <w:sz w:val="21"/>
          <w:szCs w:val="21"/>
        </w:rPr>
        <w:tab/>
      </w:r>
      <w:r w:rsidR="002D6D19" w:rsidRPr="00B82CC1">
        <w:rPr>
          <w:rFonts w:ascii="Arial" w:hAnsi="Arial" w:cs="Arial"/>
          <w:sz w:val="21"/>
          <w:szCs w:val="21"/>
        </w:rPr>
        <w:t>65 m</w:t>
      </w:r>
      <w:r w:rsidR="002D6D19" w:rsidRPr="00B82CC1">
        <w:rPr>
          <w:rFonts w:ascii="Arial" w:hAnsi="Arial" w:cs="Arial"/>
          <w:sz w:val="21"/>
          <w:szCs w:val="21"/>
          <w:vertAlign w:val="superscript"/>
        </w:rPr>
        <w:t>3</w:t>
      </w:r>
      <w:r w:rsidR="002D6D19" w:rsidRPr="00B82CC1">
        <w:rPr>
          <w:rFonts w:ascii="Arial" w:hAnsi="Arial" w:cs="Arial"/>
          <w:sz w:val="21"/>
          <w:szCs w:val="21"/>
        </w:rPr>
        <w:t>/s;</w:t>
      </w:r>
    </w:p>
    <w:p w14:paraId="5B3E78AE" w14:textId="28165134" w:rsidR="002D6D19" w:rsidRPr="00B82CC1" w:rsidRDefault="002D6D19" w:rsidP="00210629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pretok v črpalnem režimu obratovanja: </w:t>
      </w:r>
      <w:r w:rsidR="00E57B36" w:rsidRPr="00B82CC1">
        <w:rPr>
          <w:rFonts w:ascii="Arial" w:hAnsi="Arial" w:cs="Arial"/>
          <w:sz w:val="21"/>
          <w:szCs w:val="21"/>
        </w:rPr>
        <w:tab/>
      </w:r>
      <w:r w:rsidR="00211E0A" w:rsidRPr="00B82CC1">
        <w:rPr>
          <w:rFonts w:ascii="Arial" w:hAnsi="Arial" w:cs="Arial"/>
          <w:sz w:val="21"/>
          <w:szCs w:val="21"/>
        </w:rPr>
        <w:tab/>
      </w:r>
      <w:r w:rsidR="00E751F7" w:rsidRPr="00B82CC1">
        <w:rPr>
          <w:rFonts w:ascii="Arial" w:hAnsi="Arial" w:cs="Arial"/>
          <w:sz w:val="21"/>
          <w:szCs w:val="21"/>
        </w:rPr>
        <w:t>57</w:t>
      </w:r>
      <w:r w:rsidR="001E710E" w:rsidRPr="00B82CC1">
        <w:rPr>
          <w:rFonts w:ascii="Arial" w:hAnsi="Arial" w:cs="Arial"/>
          <w:sz w:val="21"/>
          <w:szCs w:val="21"/>
        </w:rPr>
        <w:t>,4</w:t>
      </w:r>
      <w:r w:rsidRPr="00B82CC1">
        <w:rPr>
          <w:rFonts w:ascii="Arial" w:hAnsi="Arial" w:cs="Arial"/>
          <w:sz w:val="21"/>
          <w:szCs w:val="21"/>
        </w:rPr>
        <w:t xml:space="preserve"> m</w:t>
      </w:r>
      <w:r w:rsidRPr="00B82CC1">
        <w:rPr>
          <w:rFonts w:ascii="Arial" w:hAnsi="Arial" w:cs="Arial"/>
          <w:sz w:val="21"/>
          <w:szCs w:val="21"/>
          <w:vertAlign w:val="superscript"/>
        </w:rPr>
        <w:t>3</w:t>
      </w:r>
      <w:r w:rsidRPr="00B82CC1">
        <w:rPr>
          <w:rFonts w:ascii="Arial" w:hAnsi="Arial" w:cs="Arial"/>
          <w:sz w:val="21"/>
          <w:szCs w:val="21"/>
        </w:rPr>
        <w:t>/s;</w:t>
      </w:r>
    </w:p>
    <w:p w14:paraId="52F85A9F" w14:textId="085CA736" w:rsidR="002D6D19" w:rsidRPr="00B82CC1" w:rsidRDefault="00E57B36" w:rsidP="00210629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najnižja obratovalna gladina vode</w:t>
      </w:r>
      <w:r w:rsidR="009E4BA2" w:rsidRPr="00B82CC1">
        <w:rPr>
          <w:rFonts w:ascii="Arial" w:hAnsi="Arial" w:cs="Arial"/>
          <w:sz w:val="21"/>
          <w:szCs w:val="21"/>
        </w:rPr>
        <w:t xml:space="preserve"> v bazenu</w:t>
      </w:r>
      <w:r w:rsidRPr="00B82CC1">
        <w:rPr>
          <w:rFonts w:ascii="Arial" w:hAnsi="Arial" w:cs="Arial"/>
          <w:sz w:val="21"/>
          <w:szCs w:val="21"/>
        </w:rPr>
        <w:t xml:space="preserve">: </w:t>
      </w:r>
      <w:r w:rsidRPr="00B82CC1">
        <w:rPr>
          <w:rFonts w:ascii="Arial" w:hAnsi="Arial" w:cs="Arial"/>
          <w:sz w:val="21"/>
          <w:szCs w:val="21"/>
        </w:rPr>
        <w:tab/>
        <w:t xml:space="preserve">969 m </w:t>
      </w:r>
      <w:proofErr w:type="spellStart"/>
      <w:r w:rsidRPr="00B82CC1">
        <w:rPr>
          <w:rFonts w:ascii="Arial" w:hAnsi="Arial" w:cs="Arial"/>
          <w:sz w:val="21"/>
          <w:szCs w:val="21"/>
        </w:rPr>
        <w:t>n.m</w:t>
      </w:r>
      <w:proofErr w:type="spellEnd"/>
      <w:r w:rsidRPr="00B82CC1">
        <w:rPr>
          <w:rFonts w:ascii="Arial" w:hAnsi="Arial" w:cs="Arial"/>
          <w:sz w:val="21"/>
          <w:szCs w:val="21"/>
        </w:rPr>
        <w:t>.</w:t>
      </w:r>
      <w:r w:rsidR="00C46F4D" w:rsidRPr="00B82CC1">
        <w:rPr>
          <w:rFonts w:ascii="Arial" w:hAnsi="Arial" w:cs="Arial"/>
          <w:sz w:val="21"/>
          <w:szCs w:val="21"/>
        </w:rPr>
        <w:t>;</w:t>
      </w:r>
    </w:p>
    <w:p w14:paraId="5D717CFE" w14:textId="6D24BC28" w:rsidR="009E4BA2" w:rsidRPr="00B82CC1" w:rsidRDefault="009E4BA2" w:rsidP="00210629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najvišja </w:t>
      </w:r>
      <w:r w:rsidR="00340738" w:rsidRPr="00B82CC1">
        <w:rPr>
          <w:rFonts w:ascii="Arial" w:hAnsi="Arial" w:cs="Arial"/>
          <w:sz w:val="21"/>
          <w:szCs w:val="21"/>
        </w:rPr>
        <w:t>obratovalna</w:t>
      </w:r>
      <w:r w:rsidRPr="00B82CC1">
        <w:rPr>
          <w:rFonts w:ascii="Arial" w:hAnsi="Arial" w:cs="Arial"/>
          <w:sz w:val="21"/>
          <w:szCs w:val="21"/>
        </w:rPr>
        <w:t xml:space="preserve"> gladina vode v bazenu:</w:t>
      </w:r>
      <w:r w:rsidRPr="00B82CC1">
        <w:rPr>
          <w:rFonts w:ascii="Arial" w:hAnsi="Arial" w:cs="Arial"/>
          <w:sz w:val="21"/>
          <w:szCs w:val="21"/>
        </w:rPr>
        <w:tab/>
        <w:t xml:space="preserve">992 </w:t>
      </w:r>
      <w:r w:rsidR="00340738" w:rsidRPr="00B82CC1">
        <w:rPr>
          <w:rFonts w:ascii="Arial" w:hAnsi="Arial" w:cs="Arial"/>
          <w:sz w:val="21"/>
          <w:szCs w:val="21"/>
        </w:rPr>
        <w:t xml:space="preserve">m </w:t>
      </w:r>
      <w:proofErr w:type="spellStart"/>
      <w:r w:rsidR="00340738" w:rsidRPr="00B82CC1">
        <w:rPr>
          <w:rFonts w:ascii="Arial" w:hAnsi="Arial" w:cs="Arial"/>
          <w:sz w:val="21"/>
          <w:szCs w:val="21"/>
        </w:rPr>
        <w:t>n.m</w:t>
      </w:r>
      <w:proofErr w:type="spellEnd"/>
      <w:r w:rsidR="00340738" w:rsidRPr="00B82CC1">
        <w:rPr>
          <w:rFonts w:ascii="Arial" w:hAnsi="Arial" w:cs="Arial"/>
          <w:sz w:val="21"/>
          <w:szCs w:val="21"/>
        </w:rPr>
        <w:t>.</w:t>
      </w:r>
    </w:p>
    <w:p w14:paraId="0E55B3F0" w14:textId="77777777" w:rsidR="00127B3B" w:rsidRPr="00B82CC1" w:rsidRDefault="00127B3B" w:rsidP="00127B3B">
      <w:pPr>
        <w:rPr>
          <w:rFonts w:ascii="Arial" w:hAnsi="Arial" w:cs="Arial"/>
          <w:sz w:val="21"/>
          <w:szCs w:val="21"/>
        </w:rPr>
      </w:pPr>
    </w:p>
    <w:p w14:paraId="07A62A1F" w14:textId="671D590F" w:rsidR="00127B3B" w:rsidRPr="00B82CC1" w:rsidRDefault="00127B3B" w:rsidP="00127B3B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lastRenderedPageBreak/>
        <w:t>Raziskava se izvede tudi pri vme</w:t>
      </w:r>
      <w:r w:rsidR="00211E0A" w:rsidRPr="00B82CC1">
        <w:rPr>
          <w:rFonts w:ascii="Arial" w:hAnsi="Arial" w:cs="Arial"/>
          <w:sz w:val="21"/>
          <w:szCs w:val="21"/>
        </w:rPr>
        <w:t xml:space="preserve">snih nivojih gladine vode v </w:t>
      </w:r>
      <w:r w:rsidR="00875526" w:rsidRPr="00B82CC1">
        <w:rPr>
          <w:rFonts w:ascii="Arial" w:hAnsi="Arial" w:cs="Arial"/>
          <w:sz w:val="21"/>
          <w:szCs w:val="21"/>
        </w:rPr>
        <w:t>bazenu</w:t>
      </w:r>
      <w:r w:rsidR="00652CDC" w:rsidRPr="00B82CC1">
        <w:rPr>
          <w:rFonts w:ascii="Arial" w:hAnsi="Arial" w:cs="Arial"/>
          <w:sz w:val="21"/>
          <w:szCs w:val="21"/>
        </w:rPr>
        <w:t>, predvsem pri najbolj neugodnih razmerah</w:t>
      </w:r>
      <w:r w:rsidR="00FD4A88" w:rsidRPr="00B82CC1">
        <w:rPr>
          <w:rFonts w:ascii="Arial" w:hAnsi="Arial" w:cs="Arial"/>
          <w:sz w:val="21"/>
          <w:szCs w:val="21"/>
        </w:rPr>
        <w:t>, katere identificira izvajalec</w:t>
      </w:r>
      <w:r w:rsidR="00211E0A" w:rsidRPr="00B82CC1">
        <w:rPr>
          <w:rFonts w:ascii="Arial" w:hAnsi="Arial" w:cs="Arial"/>
          <w:sz w:val="21"/>
          <w:szCs w:val="21"/>
        </w:rPr>
        <w:t>.</w:t>
      </w:r>
    </w:p>
    <w:p w14:paraId="54E237A3" w14:textId="77777777" w:rsidR="00D41300" w:rsidRPr="00B82CC1" w:rsidRDefault="00D41300" w:rsidP="005B0795">
      <w:pPr>
        <w:rPr>
          <w:rFonts w:ascii="Arial" w:hAnsi="Arial" w:cs="Arial"/>
          <w:sz w:val="21"/>
          <w:szCs w:val="21"/>
        </w:rPr>
      </w:pPr>
    </w:p>
    <w:p w14:paraId="32F9D223" w14:textId="66926B60" w:rsidR="00D41300" w:rsidRPr="00B82CC1" w:rsidRDefault="00D41300" w:rsidP="00D41300">
      <w:pPr>
        <w:pStyle w:val="Naslov1"/>
        <w:rPr>
          <w:rFonts w:ascii="Arial" w:hAnsi="Arial"/>
          <w:sz w:val="21"/>
          <w:szCs w:val="21"/>
        </w:rPr>
      </w:pPr>
      <w:bookmarkStart w:id="6" w:name="_Toc214618908"/>
      <w:r w:rsidRPr="00B82CC1">
        <w:rPr>
          <w:rFonts w:ascii="Arial" w:hAnsi="Arial"/>
          <w:sz w:val="21"/>
          <w:szCs w:val="21"/>
        </w:rPr>
        <w:t xml:space="preserve">Hidravlična modelna raziskava spodnjega </w:t>
      </w:r>
      <w:proofErr w:type="spellStart"/>
      <w:r w:rsidRPr="00B82CC1">
        <w:rPr>
          <w:rFonts w:ascii="Arial" w:hAnsi="Arial"/>
          <w:sz w:val="21"/>
          <w:szCs w:val="21"/>
        </w:rPr>
        <w:t>vtočno</w:t>
      </w:r>
      <w:proofErr w:type="spellEnd"/>
      <w:r w:rsidRPr="00B82CC1">
        <w:rPr>
          <w:rFonts w:ascii="Arial" w:hAnsi="Arial"/>
          <w:sz w:val="21"/>
          <w:szCs w:val="21"/>
        </w:rPr>
        <w:t>-iztočnega objekta</w:t>
      </w:r>
      <w:bookmarkEnd w:id="6"/>
    </w:p>
    <w:p w14:paraId="7A427B1A" w14:textId="6C83705F" w:rsidR="00D41300" w:rsidRPr="00B82CC1" w:rsidRDefault="007050E6" w:rsidP="00D41300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Tekom izdelave </w:t>
      </w:r>
      <w:r w:rsidR="00C6106C" w:rsidRPr="00B82CC1">
        <w:rPr>
          <w:rFonts w:ascii="Arial" w:hAnsi="Arial" w:cs="Arial"/>
          <w:sz w:val="21"/>
          <w:szCs w:val="21"/>
        </w:rPr>
        <w:t>hidravlične</w:t>
      </w:r>
      <w:r w:rsidRPr="00B82CC1">
        <w:rPr>
          <w:rFonts w:ascii="Arial" w:hAnsi="Arial" w:cs="Arial"/>
          <w:sz w:val="21"/>
          <w:szCs w:val="21"/>
        </w:rPr>
        <w:t xml:space="preserve"> modelne raziskave so predvidene naslednje raziskave:</w:t>
      </w:r>
    </w:p>
    <w:p w14:paraId="511FFDDA" w14:textId="05CD6EDB" w:rsidR="007050E6" w:rsidRPr="00B82CC1" w:rsidRDefault="00346782" w:rsidP="007050E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r</w:t>
      </w:r>
      <w:r w:rsidR="00B03CE2" w:rsidRPr="00B82CC1">
        <w:rPr>
          <w:rFonts w:ascii="Arial" w:hAnsi="Arial" w:cs="Arial"/>
          <w:sz w:val="21"/>
          <w:szCs w:val="21"/>
        </w:rPr>
        <w:t xml:space="preserve">aziskava hidravličnih </w:t>
      </w:r>
      <w:proofErr w:type="spellStart"/>
      <w:r w:rsidR="00B03CE2" w:rsidRPr="00B82CC1">
        <w:rPr>
          <w:rFonts w:ascii="Arial" w:hAnsi="Arial" w:cs="Arial"/>
          <w:sz w:val="21"/>
          <w:szCs w:val="21"/>
        </w:rPr>
        <w:t>natočnih</w:t>
      </w:r>
      <w:proofErr w:type="spellEnd"/>
      <w:r w:rsidR="00B03CE2" w:rsidRPr="00B82CC1">
        <w:rPr>
          <w:rFonts w:ascii="Arial" w:hAnsi="Arial" w:cs="Arial"/>
          <w:sz w:val="21"/>
          <w:szCs w:val="21"/>
        </w:rPr>
        <w:t xml:space="preserve"> razmer v </w:t>
      </w:r>
      <w:r w:rsidR="0016011B" w:rsidRPr="00B82CC1">
        <w:rPr>
          <w:rFonts w:ascii="Arial" w:hAnsi="Arial" w:cs="Arial"/>
          <w:sz w:val="21"/>
          <w:szCs w:val="21"/>
        </w:rPr>
        <w:t xml:space="preserve">spodnjem </w:t>
      </w:r>
      <w:proofErr w:type="spellStart"/>
      <w:r w:rsidR="00B03CE2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C6106C" w:rsidRPr="00B82CC1">
        <w:rPr>
          <w:rFonts w:ascii="Arial" w:hAnsi="Arial" w:cs="Arial"/>
          <w:sz w:val="21"/>
          <w:szCs w:val="21"/>
        </w:rPr>
        <w:t>-</w:t>
      </w:r>
      <w:r w:rsidR="00B03CE2" w:rsidRPr="00B82CC1">
        <w:rPr>
          <w:rFonts w:ascii="Arial" w:hAnsi="Arial" w:cs="Arial"/>
          <w:sz w:val="21"/>
          <w:szCs w:val="21"/>
        </w:rPr>
        <w:t xml:space="preserve">iztočnem objektu </w:t>
      </w:r>
      <w:r w:rsidR="00FF3E77" w:rsidRPr="00B82CC1">
        <w:rPr>
          <w:rFonts w:ascii="Arial" w:hAnsi="Arial" w:cs="Arial"/>
          <w:sz w:val="21"/>
          <w:szCs w:val="21"/>
        </w:rPr>
        <w:t xml:space="preserve">pri različnih pretokih in nivojih gladine reke </w:t>
      </w:r>
      <w:r w:rsidR="00C6106C" w:rsidRPr="00B82CC1">
        <w:rPr>
          <w:rFonts w:ascii="Arial" w:hAnsi="Arial" w:cs="Arial"/>
          <w:sz w:val="21"/>
          <w:szCs w:val="21"/>
        </w:rPr>
        <w:t xml:space="preserve">Drave in različnih obratovalnih pretokih na ČHE (v obeh režimih: </w:t>
      </w:r>
      <w:proofErr w:type="spellStart"/>
      <w:r w:rsidR="00C6106C" w:rsidRPr="00B82CC1">
        <w:rPr>
          <w:rFonts w:ascii="Arial" w:hAnsi="Arial" w:cs="Arial"/>
          <w:sz w:val="21"/>
          <w:szCs w:val="21"/>
        </w:rPr>
        <w:t>turbiniranje</w:t>
      </w:r>
      <w:proofErr w:type="spellEnd"/>
      <w:r w:rsidR="00C6106C" w:rsidRPr="00B82CC1">
        <w:rPr>
          <w:rFonts w:ascii="Arial" w:hAnsi="Arial" w:cs="Arial"/>
          <w:sz w:val="21"/>
          <w:szCs w:val="21"/>
        </w:rPr>
        <w:t xml:space="preserve"> in črpanje)</w:t>
      </w:r>
    </w:p>
    <w:p w14:paraId="3EF047D3" w14:textId="77777777" w:rsidR="008A6BB5" w:rsidRPr="00B82CC1" w:rsidRDefault="008A6BB5" w:rsidP="008A6BB5">
      <w:pPr>
        <w:rPr>
          <w:rFonts w:ascii="Arial" w:hAnsi="Arial" w:cs="Arial"/>
          <w:sz w:val="21"/>
          <w:szCs w:val="21"/>
        </w:rPr>
      </w:pPr>
    </w:p>
    <w:p w14:paraId="3C5514BD" w14:textId="47EE99A8" w:rsidR="00711CBC" w:rsidRPr="00B82CC1" w:rsidRDefault="00B221C6" w:rsidP="005B0795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Problematika, ki se rešuje s hidravlično modelno raziskavo spodnjega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-iztočnega objekta je povezana s:</w:t>
      </w:r>
    </w:p>
    <w:p w14:paraId="64B7B0FC" w14:textId="6FBAEAB0" w:rsidR="00B221C6" w:rsidRPr="00B82CC1" w:rsidRDefault="00656EC1" w:rsidP="00B221C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kontrolo predlagane oblike spodnjega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-iztočnega objekta, </w:t>
      </w:r>
      <w:r w:rsidR="00E6157D" w:rsidRPr="00B82CC1">
        <w:rPr>
          <w:rFonts w:ascii="Arial" w:hAnsi="Arial" w:cs="Arial"/>
          <w:sz w:val="21"/>
          <w:szCs w:val="21"/>
        </w:rPr>
        <w:t xml:space="preserve">če </w:t>
      </w:r>
      <w:r w:rsidRPr="00B82CC1">
        <w:rPr>
          <w:rFonts w:ascii="Arial" w:hAnsi="Arial" w:cs="Arial"/>
          <w:sz w:val="21"/>
          <w:szCs w:val="21"/>
        </w:rPr>
        <w:t>ta zagotavlja ugodne oz. sprejemljive hidravlične razmere v obeh režimih obratovanja;</w:t>
      </w:r>
    </w:p>
    <w:p w14:paraId="56576D10" w14:textId="72FFDFB1" w:rsidR="0092028A" w:rsidRPr="00B82CC1" w:rsidRDefault="0092028A" w:rsidP="00B221C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kontrola oz. validacija rezultatov iz numeričnih simulacij;</w:t>
      </w:r>
    </w:p>
    <w:p w14:paraId="66D5832D" w14:textId="6C6C00B2" w:rsidR="00656EC1" w:rsidRPr="00B82CC1" w:rsidRDefault="001E12F5" w:rsidP="00B221C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oblikovanjem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-iztočnega </w:t>
      </w:r>
      <w:r w:rsidR="002139DD" w:rsidRPr="00B82CC1">
        <w:rPr>
          <w:rFonts w:ascii="Arial" w:hAnsi="Arial" w:cs="Arial"/>
          <w:sz w:val="21"/>
          <w:szCs w:val="21"/>
        </w:rPr>
        <w:t>objekta</w:t>
      </w:r>
      <w:r w:rsidR="00B85314" w:rsidRPr="00B82CC1">
        <w:rPr>
          <w:rFonts w:ascii="Arial" w:hAnsi="Arial" w:cs="Arial"/>
          <w:sz w:val="21"/>
          <w:szCs w:val="21"/>
        </w:rPr>
        <w:t xml:space="preserve"> od </w:t>
      </w:r>
      <w:r w:rsidR="000B4DEE" w:rsidRPr="00B82CC1">
        <w:rPr>
          <w:rFonts w:ascii="Arial" w:hAnsi="Arial" w:cs="Arial"/>
          <w:sz w:val="21"/>
          <w:szCs w:val="21"/>
        </w:rPr>
        <w:t>reke Drave</w:t>
      </w:r>
      <w:r w:rsidR="00B85314" w:rsidRPr="00B82CC1">
        <w:rPr>
          <w:rFonts w:ascii="Arial" w:hAnsi="Arial" w:cs="Arial"/>
          <w:sz w:val="21"/>
          <w:szCs w:val="21"/>
        </w:rPr>
        <w:t xml:space="preserve"> do začetka cevovoda z </w:t>
      </w:r>
      <w:r w:rsidR="002139DD" w:rsidRPr="00B82CC1">
        <w:rPr>
          <w:rFonts w:ascii="Arial" w:hAnsi="Arial" w:cs="Arial"/>
          <w:sz w:val="21"/>
          <w:szCs w:val="21"/>
        </w:rPr>
        <w:t>okroglim</w:t>
      </w:r>
      <w:r w:rsidR="00B85314" w:rsidRPr="00B82CC1">
        <w:rPr>
          <w:rFonts w:ascii="Arial" w:hAnsi="Arial" w:cs="Arial"/>
          <w:sz w:val="21"/>
          <w:szCs w:val="21"/>
        </w:rPr>
        <w:t xml:space="preserve"> presekom, da bodo hidravlične izgube minimalne in da bo </w:t>
      </w:r>
      <w:r w:rsidR="002139DD" w:rsidRPr="00B82CC1">
        <w:rPr>
          <w:rFonts w:ascii="Arial" w:hAnsi="Arial" w:cs="Arial"/>
          <w:sz w:val="21"/>
          <w:szCs w:val="21"/>
        </w:rPr>
        <w:t>preprečena</w:t>
      </w:r>
      <w:r w:rsidR="00B85314" w:rsidRPr="00B82CC1">
        <w:rPr>
          <w:rFonts w:ascii="Arial" w:hAnsi="Arial" w:cs="Arial"/>
          <w:sz w:val="21"/>
          <w:szCs w:val="21"/>
        </w:rPr>
        <w:t xml:space="preserve"> tvor</w:t>
      </w:r>
      <w:r w:rsidR="00E6157D" w:rsidRPr="00B82CC1">
        <w:rPr>
          <w:rFonts w:ascii="Arial" w:hAnsi="Arial" w:cs="Arial"/>
          <w:sz w:val="21"/>
          <w:szCs w:val="21"/>
        </w:rPr>
        <w:t>b</w:t>
      </w:r>
      <w:r w:rsidR="00B85314" w:rsidRPr="00B82CC1">
        <w:rPr>
          <w:rFonts w:ascii="Arial" w:hAnsi="Arial" w:cs="Arial"/>
          <w:sz w:val="21"/>
          <w:szCs w:val="21"/>
        </w:rPr>
        <w:t xml:space="preserve">a </w:t>
      </w:r>
      <w:proofErr w:type="spellStart"/>
      <w:r w:rsidR="00B85314" w:rsidRPr="00B82CC1">
        <w:rPr>
          <w:rFonts w:ascii="Arial" w:hAnsi="Arial" w:cs="Arial"/>
          <w:sz w:val="21"/>
          <w:szCs w:val="21"/>
        </w:rPr>
        <w:t>vtočnega</w:t>
      </w:r>
      <w:proofErr w:type="spellEnd"/>
      <w:r w:rsidR="00B85314" w:rsidRPr="00B82CC1">
        <w:rPr>
          <w:rFonts w:ascii="Arial" w:hAnsi="Arial" w:cs="Arial"/>
          <w:sz w:val="21"/>
          <w:szCs w:val="21"/>
        </w:rPr>
        <w:t xml:space="preserve"> </w:t>
      </w:r>
      <w:r w:rsidR="002139DD" w:rsidRPr="00B82CC1">
        <w:rPr>
          <w:rFonts w:ascii="Arial" w:hAnsi="Arial" w:cs="Arial"/>
          <w:sz w:val="21"/>
          <w:szCs w:val="21"/>
        </w:rPr>
        <w:t>vrtinca</w:t>
      </w:r>
      <w:r w:rsidR="00B85314" w:rsidRPr="00B82CC1">
        <w:rPr>
          <w:rFonts w:ascii="Arial" w:hAnsi="Arial" w:cs="Arial"/>
          <w:sz w:val="21"/>
          <w:szCs w:val="21"/>
        </w:rPr>
        <w:t xml:space="preserve"> in zastojnih con, v katerih bi lahko prišlo do usedanja suspendiranih trdnih delcev;</w:t>
      </w:r>
    </w:p>
    <w:p w14:paraId="53CCE678" w14:textId="349BD20C" w:rsidR="00D716B0" w:rsidRPr="00B82CC1" w:rsidRDefault="002139DD" w:rsidP="00B221C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oblikovanjem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-iztočnega objekta, ki bo preprečeval vnos mulja in rečnega plavja</w:t>
      </w:r>
      <w:r w:rsidR="000E09CF" w:rsidRPr="00B82CC1">
        <w:rPr>
          <w:rFonts w:ascii="Arial" w:hAnsi="Arial" w:cs="Arial"/>
          <w:sz w:val="21"/>
          <w:szCs w:val="21"/>
        </w:rPr>
        <w:t>;</w:t>
      </w:r>
    </w:p>
    <w:p w14:paraId="04B74462" w14:textId="58955E94" w:rsidR="00B85314" w:rsidRPr="00B82CC1" w:rsidRDefault="00CE020F" w:rsidP="00B221C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oblikovanje navezave</w:t>
      </w:r>
      <w:r w:rsidR="00966B35" w:rsidRPr="00B82CC1">
        <w:rPr>
          <w:rFonts w:ascii="Arial" w:hAnsi="Arial" w:cs="Arial"/>
          <w:sz w:val="21"/>
          <w:szCs w:val="21"/>
        </w:rPr>
        <w:t xml:space="preserve"> »troblje«</w:t>
      </w:r>
      <w:r w:rsidRPr="00B82CC1">
        <w:rPr>
          <w:rFonts w:ascii="Arial" w:hAnsi="Arial" w:cs="Arial"/>
          <w:sz w:val="21"/>
          <w:szCs w:val="21"/>
        </w:rPr>
        <w:t xml:space="preserve"> na reko Dravo ni omejeno na simetrično obliko</w:t>
      </w:r>
      <w:r w:rsidR="003163E3" w:rsidRPr="00B82CC1">
        <w:rPr>
          <w:rFonts w:ascii="Arial" w:hAnsi="Arial" w:cs="Arial"/>
          <w:sz w:val="21"/>
          <w:szCs w:val="21"/>
        </w:rPr>
        <w:t xml:space="preserve">. Bistveno </w:t>
      </w:r>
      <w:r w:rsidRPr="00B82CC1">
        <w:rPr>
          <w:rFonts w:ascii="Arial" w:hAnsi="Arial" w:cs="Arial"/>
          <w:sz w:val="21"/>
          <w:szCs w:val="21"/>
        </w:rPr>
        <w:t>omejitev predstavlja meja sprejetega državnega prostorskega načrt</w:t>
      </w:r>
      <w:r w:rsidR="000E09CF" w:rsidRPr="00B82CC1">
        <w:rPr>
          <w:rFonts w:ascii="Arial" w:hAnsi="Arial" w:cs="Arial"/>
          <w:sz w:val="21"/>
          <w:szCs w:val="21"/>
        </w:rPr>
        <w:t xml:space="preserve">a. Znotraj </w:t>
      </w:r>
      <w:r w:rsidR="003163E3" w:rsidRPr="00B82CC1">
        <w:rPr>
          <w:rFonts w:ascii="Arial" w:hAnsi="Arial" w:cs="Arial"/>
          <w:sz w:val="21"/>
          <w:szCs w:val="21"/>
        </w:rPr>
        <w:t>te</w:t>
      </w:r>
      <w:r w:rsidR="000E09CF" w:rsidRPr="00B82CC1">
        <w:rPr>
          <w:rFonts w:ascii="Arial" w:hAnsi="Arial" w:cs="Arial"/>
          <w:sz w:val="21"/>
          <w:szCs w:val="21"/>
        </w:rPr>
        <w:t xml:space="preserve"> morajo biti </w:t>
      </w:r>
      <w:r w:rsidR="003163E3" w:rsidRPr="00B82CC1">
        <w:rPr>
          <w:rFonts w:ascii="Arial" w:hAnsi="Arial" w:cs="Arial"/>
          <w:sz w:val="21"/>
          <w:szCs w:val="21"/>
        </w:rPr>
        <w:t>realno izvedljiva gradbena dela objekta</w:t>
      </w:r>
      <w:r w:rsidR="000E09CF" w:rsidRPr="00B82CC1">
        <w:rPr>
          <w:rFonts w:ascii="Arial" w:hAnsi="Arial" w:cs="Arial"/>
          <w:sz w:val="21"/>
          <w:szCs w:val="21"/>
        </w:rPr>
        <w:t>.</w:t>
      </w:r>
    </w:p>
    <w:p w14:paraId="0BB3320F" w14:textId="77777777" w:rsidR="000B4DEE" w:rsidRPr="00B82CC1" w:rsidRDefault="000B4DEE" w:rsidP="000B4DEE">
      <w:pPr>
        <w:rPr>
          <w:rFonts w:ascii="Arial" w:hAnsi="Arial" w:cs="Arial"/>
          <w:sz w:val="21"/>
          <w:szCs w:val="21"/>
        </w:rPr>
      </w:pPr>
    </w:p>
    <w:p w14:paraId="7E42103C" w14:textId="56B9E259" w:rsidR="00564C5F" w:rsidRPr="00B82CC1" w:rsidRDefault="00396E95" w:rsidP="000B4DEE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</w:t>
      </w:r>
      <w:r w:rsidR="000B4DEE" w:rsidRPr="00B82CC1">
        <w:rPr>
          <w:rFonts w:ascii="Arial" w:hAnsi="Arial" w:cs="Arial"/>
          <w:sz w:val="21"/>
          <w:szCs w:val="21"/>
        </w:rPr>
        <w:t>ozornost se nameni preverjanju in oblikovanju »troblje«</w:t>
      </w:r>
      <w:r w:rsidR="003E00EC" w:rsidRPr="00B82CC1">
        <w:rPr>
          <w:rFonts w:ascii="Arial" w:hAnsi="Arial" w:cs="Arial"/>
          <w:sz w:val="21"/>
          <w:szCs w:val="21"/>
        </w:rPr>
        <w:t xml:space="preserve"> (</w:t>
      </w:r>
      <w:r w:rsidR="00E6157D" w:rsidRPr="00B82CC1">
        <w:rPr>
          <w:rFonts w:ascii="Arial" w:hAnsi="Arial" w:cs="Arial"/>
          <w:sz w:val="21"/>
          <w:szCs w:val="21"/>
        </w:rPr>
        <w:t xml:space="preserve">prehodne </w:t>
      </w:r>
      <w:r w:rsidR="003E00EC" w:rsidRPr="00B82CC1">
        <w:rPr>
          <w:rFonts w:ascii="Arial" w:hAnsi="Arial" w:cs="Arial"/>
          <w:sz w:val="21"/>
          <w:szCs w:val="21"/>
        </w:rPr>
        <w:t xml:space="preserve">oblike med reko Dravo in kanalom spodnjega </w:t>
      </w:r>
      <w:proofErr w:type="spellStart"/>
      <w:r w:rsidR="003E00EC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3E00EC" w:rsidRPr="00B82CC1">
        <w:rPr>
          <w:rFonts w:ascii="Arial" w:hAnsi="Arial" w:cs="Arial"/>
          <w:sz w:val="21"/>
          <w:szCs w:val="21"/>
        </w:rPr>
        <w:t>-iztočnega objekta)</w:t>
      </w:r>
      <w:r w:rsidR="001F6D49" w:rsidRPr="00B82CC1">
        <w:rPr>
          <w:rFonts w:ascii="Arial" w:hAnsi="Arial" w:cs="Arial"/>
          <w:sz w:val="21"/>
          <w:szCs w:val="21"/>
        </w:rPr>
        <w:t>, kjer ne sme prihajati do zastojnih con, kar lahko vod</w:t>
      </w:r>
      <w:r w:rsidR="00346782" w:rsidRPr="00B82CC1">
        <w:rPr>
          <w:rFonts w:ascii="Arial" w:hAnsi="Arial" w:cs="Arial"/>
          <w:sz w:val="21"/>
          <w:szCs w:val="21"/>
        </w:rPr>
        <w:t>i</w:t>
      </w:r>
      <w:r w:rsidR="001F6D49" w:rsidRPr="00B82CC1">
        <w:rPr>
          <w:rFonts w:ascii="Arial" w:hAnsi="Arial" w:cs="Arial"/>
          <w:sz w:val="21"/>
          <w:szCs w:val="21"/>
        </w:rPr>
        <w:t xml:space="preserve"> v usedanje suspendiranih delcev. </w:t>
      </w:r>
      <w:r w:rsidR="002B3C45" w:rsidRPr="00B82CC1">
        <w:rPr>
          <w:rFonts w:ascii="Arial" w:hAnsi="Arial" w:cs="Arial"/>
          <w:sz w:val="21"/>
          <w:szCs w:val="21"/>
        </w:rPr>
        <w:t xml:space="preserve">Glede na podane robne pogoje mora </w:t>
      </w:r>
      <w:r w:rsidR="00AA7658" w:rsidRPr="00B82CC1">
        <w:rPr>
          <w:rFonts w:ascii="Arial" w:hAnsi="Arial" w:cs="Arial"/>
          <w:sz w:val="21"/>
          <w:szCs w:val="21"/>
        </w:rPr>
        <w:t>oblika omogočati hidravlično ugoden prehod vode iz reke v objekt in obratno.</w:t>
      </w:r>
      <w:r w:rsidR="00CB56ED" w:rsidRPr="00B82CC1">
        <w:rPr>
          <w:rFonts w:ascii="Arial" w:hAnsi="Arial" w:cs="Arial"/>
          <w:sz w:val="21"/>
          <w:szCs w:val="21"/>
        </w:rPr>
        <w:t xml:space="preserve"> Vhodna oblika »troblje«, ki bo preverjana na fizičnem hidravličnem modelu</w:t>
      </w:r>
      <w:r w:rsidR="00733A01" w:rsidRPr="00B82CC1">
        <w:rPr>
          <w:rFonts w:ascii="Arial" w:hAnsi="Arial" w:cs="Arial"/>
          <w:sz w:val="21"/>
          <w:szCs w:val="21"/>
        </w:rPr>
        <w:t xml:space="preserve"> je rezultat CFD analize in</w:t>
      </w:r>
      <w:r w:rsidR="00DB66D0" w:rsidRPr="00B82CC1">
        <w:rPr>
          <w:rFonts w:ascii="Arial" w:hAnsi="Arial" w:cs="Arial"/>
          <w:sz w:val="21"/>
          <w:szCs w:val="21"/>
        </w:rPr>
        <w:t xml:space="preserve"> numerične</w:t>
      </w:r>
      <w:r w:rsidR="00733A01" w:rsidRPr="00B82CC1">
        <w:rPr>
          <w:rFonts w:ascii="Arial" w:hAnsi="Arial" w:cs="Arial"/>
          <w:sz w:val="21"/>
          <w:szCs w:val="21"/>
        </w:rPr>
        <w:t xml:space="preserve"> optimizacije.</w:t>
      </w:r>
      <w:r w:rsidR="00564C5F" w:rsidRPr="00B82CC1">
        <w:rPr>
          <w:rFonts w:ascii="Arial" w:hAnsi="Arial" w:cs="Arial"/>
          <w:sz w:val="21"/>
          <w:szCs w:val="21"/>
        </w:rPr>
        <w:t xml:space="preserve"> </w:t>
      </w:r>
    </w:p>
    <w:p w14:paraId="2C198FFA" w14:textId="77777777" w:rsidR="00564C5F" w:rsidRPr="00B82CC1" w:rsidRDefault="00564C5F" w:rsidP="000B4DEE">
      <w:pPr>
        <w:rPr>
          <w:rFonts w:ascii="Arial" w:hAnsi="Arial" w:cs="Arial"/>
          <w:sz w:val="21"/>
          <w:szCs w:val="21"/>
        </w:rPr>
      </w:pPr>
    </w:p>
    <w:p w14:paraId="2663DF09" w14:textId="342D45D4" w:rsidR="000B4DEE" w:rsidRPr="00B82CC1" w:rsidRDefault="00564C5F" w:rsidP="000B4DEE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Naloga hidravlične modelne raziskave je to obliko preveriti</w:t>
      </w:r>
      <w:r w:rsidR="00735743" w:rsidRPr="00B82CC1">
        <w:rPr>
          <w:rFonts w:ascii="Arial" w:hAnsi="Arial" w:cs="Arial"/>
          <w:sz w:val="21"/>
          <w:szCs w:val="21"/>
        </w:rPr>
        <w:t>, identificirati možne zastojne cone in le-te s preoblikovanjem eliminirati</w:t>
      </w:r>
      <w:r w:rsidR="007E34F1" w:rsidRPr="00B82CC1">
        <w:rPr>
          <w:rFonts w:ascii="Arial" w:hAnsi="Arial" w:cs="Arial"/>
          <w:sz w:val="21"/>
          <w:szCs w:val="21"/>
        </w:rPr>
        <w:t xml:space="preserve">. Pri </w:t>
      </w:r>
      <w:r w:rsidR="005709C5" w:rsidRPr="00B82CC1">
        <w:rPr>
          <w:rFonts w:ascii="Arial" w:hAnsi="Arial" w:cs="Arial"/>
          <w:sz w:val="21"/>
          <w:szCs w:val="21"/>
        </w:rPr>
        <w:t xml:space="preserve">preoblikovanju oblike troblje, se </w:t>
      </w:r>
      <w:r w:rsidR="006D1B6A" w:rsidRPr="00B82CC1">
        <w:rPr>
          <w:rFonts w:ascii="Arial" w:hAnsi="Arial" w:cs="Arial"/>
          <w:sz w:val="21"/>
          <w:szCs w:val="21"/>
        </w:rPr>
        <w:t>izvede tudi</w:t>
      </w:r>
      <w:r w:rsidR="005709C5" w:rsidRPr="00B82CC1">
        <w:rPr>
          <w:rFonts w:ascii="Arial" w:hAnsi="Arial" w:cs="Arial"/>
          <w:sz w:val="21"/>
          <w:szCs w:val="21"/>
        </w:rPr>
        <w:t xml:space="preserve"> </w:t>
      </w:r>
      <w:r w:rsidR="006D1B6A" w:rsidRPr="00B82CC1">
        <w:rPr>
          <w:rFonts w:ascii="Arial" w:hAnsi="Arial" w:cs="Arial"/>
          <w:sz w:val="21"/>
          <w:szCs w:val="21"/>
        </w:rPr>
        <w:t xml:space="preserve">optimizacija </w:t>
      </w:r>
      <w:r w:rsidR="005709C5" w:rsidRPr="00B82CC1">
        <w:rPr>
          <w:rFonts w:ascii="Arial" w:hAnsi="Arial" w:cs="Arial"/>
          <w:sz w:val="21"/>
          <w:szCs w:val="21"/>
        </w:rPr>
        <w:t>števil</w:t>
      </w:r>
      <w:r w:rsidR="006D1B6A" w:rsidRPr="00B82CC1">
        <w:rPr>
          <w:rFonts w:ascii="Arial" w:hAnsi="Arial" w:cs="Arial"/>
          <w:sz w:val="21"/>
          <w:szCs w:val="21"/>
        </w:rPr>
        <w:t>a</w:t>
      </w:r>
      <w:r w:rsidR="00F05BCC" w:rsidRPr="00B82CC1">
        <w:rPr>
          <w:rFonts w:ascii="Arial" w:hAnsi="Arial" w:cs="Arial"/>
          <w:sz w:val="21"/>
          <w:szCs w:val="21"/>
        </w:rPr>
        <w:t>, orientacij</w:t>
      </w:r>
      <w:r w:rsidR="006D1B6A" w:rsidRPr="00B82CC1">
        <w:rPr>
          <w:rFonts w:ascii="Arial" w:hAnsi="Arial" w:cs="Arial"/>
          <w:sz w:val="21"/>
          <w:szCs w:val="21"/>
        </w:rPr>
        <w:t>e</w:t>
      </w:r>
      <w:r w:rsidR="00F05BCC" w:rsidRPr="00B82CC1">
        <w:rPr>
          <w:rFonts w:ascii="Arial" w:hAnsi="Arial" w:cs="Arial"/>
          <w:sz w:val="21"/>
          <w:szCs w:val="21"/>
        </w:rPr>
        <w:t xml:space="preserve"> in lokacij</w:t>
      </w:r>
      <w:r w:rsidR="006D1B6A" w:rsidRPr="00B82CC1">
        <w:rPr>
          <w:rFonts w:ascii="Arial" w:hAnsi="Arial" w:cs="Arial"/>
          <w:sz w:val="21"/>
          <w:szCs w:val="21"/>
        </w:rPr>
        <w:t>e</w:t>
      </w:r>
      <w:r w:rsidR="00F05BCC" w:rsidRPr="00B82CC1">
        <w:rPr>
          <w:rFonts w:ascii="Arial" w:hAnsi="Arial" w:cs="Arial"/>
          <w:sz w:val="21"/>
          <w:szCs w:val="21"/>
        </w:rPr>
        <w:t xml:space="preserve"> podpornih stebrov</w:t>
      </w:r>
      <w:r w:rsidR="006D1B6A" w:rsidRPr="00B82CC1">
        <w:rPr>
          <w:rFonts w:ascii="Arial" w:hAnsi="Arial" w:cs="Arial"/>
          <w:sz w:val="21"/>
          <w:szCs w:val="21"/>
        </w:rPr>
        <w:t>, g</w:t>
      </w:r>
      <w:r w:rsidR="00F05BCC" w:rsidRPr="00B82CC1">
        <w:rPr>
          <w:rFonts w:ascii="Arial" w:hAnsi="Arial" w:cs="Arial"/>
          <w:sz w:val="21"/>
          <w:szCs w:val="21"/>
        </w:rPr>
        <w:t>lede na</w:t>
      </w:r>
      <w:r w:rsidR="006D1B6A" w:rsidRPr="00B82CC1">
        <w:rPr>
          <w:rFonts w:ascii="Arial" w:hAnsi="Arial" w:cs="Arial"/>
          <w:sz w:val="21"/>
          <w:szCs w:val="21"/>
        </w:rPr>
        <w:t xml:space="preserve"> dolžino</w:t>
      </w:r>
      <w:r w:rsidR="00F05BCC" w:rsidRPr="00B82CC1">
        <w:rPr>
          <w:rFonts w:ascii="Arial" w:hAnsi="Arial" w:cs="Arial"/>
          <w:sz w:val="21"/>
          <w:szCs w:val="21"/>
        </w:rPr>
        <w:t xml:space="preserve"> potopne stene in tokovne razmere.</w:t>
      </w:r>
    </w:p>
    <w:p w14:paraId="7DE8464B" w14:textId="77777777" w:rsidR="00304FAB" w:rsidRPr="00B82CC1" w:rsidRDefault="00304FAB" w:rsidP="00304FAB">
      <w:pPr>
        <w:rPr>
          <w:rFonts w:ascii="Arial" w:hAnsi="Arial" w:cs="Arial"/>
          <w:sz w:val="21"/>
          <w:szCs w:val="21"/>
          <w:highlight w:val="yellow"/>
        </w:rPr>
      </w:pPr>
    </w:p>
    <w:p w14:paraId="4623A302" w14:textId="06840C24" w:rsidR="00304FAB" w:rsidRPr="00B82CC1" w:rsidRDefault="00304FAB" w:rsidP="00304FAB">
      <w:pPr>
        <w:pStyle w:val="Naslov2"/>
        <w:rPr>
          <w:rFonts w:ascii="Arial" w:hAnsi="Arial"/>
          <w:sz w:val="21"/>
          <w:szCs w:val="21"/>
        </w:rPr>
      </w:pPr>
      <w:bookmarkStart w:id="7" w:name="_Toc214618909"/>
      <w:r w:rsidRPr="00B82CC1">
        <w:rPr>
          <w:rFonts w:ascii="Arial" w:hAnsi="Arial"/>
          <w:sz w:val="21"/>
          <w:szCs w:val="21"/>
        </w:rPr>
        <w:t xml:space="preserve">Modelno </w:t>
      </w:r>
      <w:r w:rsidR="00C9436F" w:rsidRPr="00B82CC1">
        <w:rPr>
          <w:rFonts w:ascii="Arial" w:hAnsi="Arial"/>
          <w:sz w:val="21"/>
          <w:szCs w:val="21"/>
        </w:rPr>
        <w:t xml:space="preserve">merilo in obseg modela spodnjega </w:t>
      </w:r>
      <w:proofErr w:type="spellStart"/>
      <w:r w:rsidR="00C9436F" w:rsidRPr="00B82CC1">
        <w:rPr>
          <w:rFonts w:ascii="Arial" w:hAnsi="Arial"/>
          <w:sz w:val="21"/>
          <w:szCs w:val="21"/>
        </w:rPr>
        <w:t>vtočno</w:t>
      </w:r>
      <w:proofErr w:type="spellEnd"/>
      <w:r w:rsidR="00C9436F" w:rsidRPr="00B82CC1">
        <w:rPr>
          <w:rFonts w:ascii="Arial" w:hAnsi="Arial"/>
          <w:sz w:val="21"/>
          <w:szCs w:val="21"/>
        </w:rPr>
        <w:t>-iztočnega objekta</w:t>
      </w:r>
      <w:bookmarkEnd w:id="7"/>
    </w:p>
    <w:p w14:paraId="309468D3" w14:textId="6C5302AE" w:rsidR="00C9436F" w:rsidRPr="00B82CC1" w:rsidRDefault="00C9436F" w:rsidP="00C9436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Raziskave spodnjega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-iztočnega objekta bodo potekale na fizičnem hidravličnem modelu zgrajenem v</w:t>
      </w:r>
      <w:r w:rsidR="00D034FC" w:rsidRPr="00B82CC1">
        <w:rPr>
          <w:rFonts w:ascii="Arial" w:hAnsi="Arial" w:cs="Arial"/>
          <w:sz w:val="21"/>
          <w:szCs w:val="21"/>
        </w:rPr>
        <w:t xml:space="preserve"> </w:t>
      </w:r>
      <w:r w:rsidRPr="00B82CC1">
        <w:rPr>
          <w:rFonts w:ascii="Arial" w:hAnsi="Arial" w:cs="Arial"/>
          <w:sz w:val="21"/>
          <w:szCs w:val="21"/>
        </w:rPr>
        <w:t>merilu</w:t>
      </w:r>
      <w:r w:rsidR="00BE1DA4" w:rsidRPr="00B82CC1">
        <w:rPr>
          <w:rFonts w:ascii="Arial" w:hAnsi="Arial" w:cs="Arial"/>
          <w:sz w:val="21"/>
          <w:szCs w:val="21"/>
        </w:rPr>
        <w:t xml:space="preserve"> 1:30</w:t>
      </w:r>
      <w:r w:rsidRPr="00B82CC1">
        <w:rPr>
          <w:rFonts w:ascii="Arial" w:hAnsi="Arial" w:cs="Arial"/>
          <w:sz w:val="21"/>
          <w:szCs w:val="21"/>
        </w:rPr>
        <w:t xml:space="preserve">. </w:t>
      </w:r>
      <w:r w:rsidR="00AC4ADE" w:rsidRPr="00B82CC1">
        <w:rPr>
          <w:rFonts w:ascii="Arial" w:hAnsi="Arial" w:cs="Arial"/>
          <w:sz w:val="21"/>
          <w:szCs w:val="21"/>
        </w:rPr>
        <w:t xml:space="preserve">Model bo obsegal strugo reke Drave v območju vsaj 400 m </w:t>
      </w:r>
      <w:proofErr w:type="spellStart"/>
      <w:r w:rsidR="00AC4ADE" w:rsidRPr="00B82CC1">
        <w:rPr>
          <w:rFonts w:ascii="Arial" w:hAnsi="Arial" w:cs="Arial"/>
          <w:sz w:val="21"/>
          <w:szCs w:val="21"/>
        </w:rPr>
        <w:t>gor</w:t>
      </w:r>
      <w:r w:rsidR="00F55729" w:rsidRPr="00B82CC1">
        <w:rPr>
          <w:rFonts w:ascii="Arial" w:hAnsi="Arial" w:cs="Arial"/>
          <w:sz w:val="21"/>
          <w:szCs w:val="21"/>
        </w:rPr>
        <w:t>vodno</w:t>
      </w:r>
      <w:proofErr w:type="spellEnd"/>
      <w:r w:rsidR="00AC4ADE" w:rsidRPr="00B82CC1">
        <w:rPr>
          <w:rFonts w:ascii="Arial" w:hAnsi="Arial" w:cs="Arial"/>
          <w:sz w:val="21"/>
          <w:szCs w:val="21"/>
        </w:rPr>
        <w:t xml:space="preserve"> in </w:t>
      </w:r>
      <w:proofErr w:type="spellStart"/>
      <w:r w:rsidR="00AC4ADE" w:rsidRPr="00B82CC1">
        <w:rPr>
          <w:rFonts w:ascii="Arial" w:hAnsi="Arial" w:cs="Arial"/>
          <w:sz w:val="21"/>
          <w:szCs w:val="21"/>
        </w:rPr>
        <w:t>dolvodno</w:t>
      </w:r>
      <w:proofErr w:type="spellEnd"/>
      <w:r w:rsidR="00634E67" w:rsidRPr="00B82CC1">
        <w:rPr>
          <w:rFonts w:ascii="Arial" w:hAnsi="Arial" w:cs="Arial"/>
          <w:sz w:val="21"/>
          <w:szCs w:val="21"/>
        </w:rPr>
        <w:t xml:space="preserve"> od lokacije objekta</w:t>
      </w:r>
      <w:r w:rsidR="00F55729" w:rsidRPr="00B82CC1">
        <w:rPr>
          <w:rFonts w:ascii="Arial" w:hAnsi="Arial" w:cs="Arial"/>
          <w:sz w:val="21"/>
          <w:szCs w:val="21"/>
        </w:rPr>
        <w:t>, c</w:t>
      </w:r>
      <w:r w:rsidR="00634E67" w:rsidRPr="00B82CC1">
        <w:rPr>
          <w:rFonts w:ascii="Arial" w:hAnsi="Arial" w:cs="Arial"/>
          <w:sz w:val="21"/>
          <w:szCs w:val="21"/>
        </w:rPr>
        <w:t xml:space="preserve">elotni </w:t>
      </w:r>
      <w:proofErr w:type="spellStart"/>
      <w:r w:rsidR="00634E67" w:rsidRPr="00B82CC1">
        <w:rPr>
          <w:rFonts w:ascii="Arial" w:hAnsi="Arial" w:cs="Arial"/>
          <w:sz w:val="21"/>
          <w:szCs w:val="21"/>
        </w:rPr>
        <w:t>vtočn</w:t>
      </w:r>
      <w:r w:rsidR="00C31187" w:rsidRPr="00B82CC1">
        <w:rPr>
          <w:rFonts w:ascii="Arial" w:hAnsi="Arial" w:cs="Arial"/>
          <w:sz w:val="21"/>
          <w:szCs w:val="21"/>
        </w:rPr>
        <w:t>o</w:t>
      </w:r>
      <w:proofErr w:type="spellEnd"/>
      <w:r w:rsidR="00634E67" w:rsidRPr="00B82CC1">
        <w:rPr>
          <w:rFonts w:ascii="Arial" w:hAnsi="Arial" w:cs="Arial"/>
          <w:sz w:val="21"/>
          <w:szCs w:val="21"/>
        </w:rPr>
        <w:t xml:space="preserve">-iztočni objekt </w:t>
      </w:r>
      <w:r w:rsidR="00F55729" w:rsidRPr="00B82CC1">
        <w:rPr>
          <w:rFonts w:ascii="Arial" w:hAnsi="Arial" w:cs="Arial"/>
          <w:sz w:val="21"/>
          <w:szCs w:val="21"/>
        </w:rPr>
        <w:t>z</w:t>
      </w:r>
      <w:r w:rsidR="00634E67"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634E67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634E67" w:rsidRPr="00B82CC1">
        <w:rPr>
          <w:rFonts w:ascii="Arial" w:hAnsi="Arial" w:cs="Arial"/>
          <w:sz w:val="21"/>
          <w:szCs w:val="21"/>
        </w:rPr>
        <w:t xml:space="preserve">-iztočnim kanalom, potopno steno, </w:t>
      </w:r>
      <w:r w:rsidR="007933F0" w:rsidRPr="00B82CC1">
        <w:rPr>
          <w:rFonts w:ascii="Arial" w:hAnsi="Arial" w:cs="Arial"/>
          <w:sz w:val="21"/>
          <w:szCs w:val="21"/>
        </w:rPr>
        <w:t xml:space="preserve">vse elemente </w:t>
      </w:r>
      <w:proofErr w:type="spellStart"/>
      <w:r w:rsidR="007933F0" w:rsidRPr="00B82CC1">
        <w:rPr>
          <w:rFonts w:ascii="Arial" w:hAnsi="Arial" w:cs="Arial"/>
          <w:sz w:val="21"/>
          <w:szCs w:val="21"/>
        </w:rPr>
        <w:t>vtočnega</w:t>
      </w:r>
      <w:proofErr w:type="spellEnd"/>
      <w:r w:rsidR="007933F0" w:rsidRPr="00B82CC1">
        <w:rPr>
          <w:rFonts w:ascii="Arial" w:hAnsi="Arial" w:cs="Arial"/>
          <w:sz w:val="21"/>
          <w:szCs w:val="21"/>
        </w:rPr>
        <w:t xml:space="preserve"> objekta do vključno prehoda v cevovod okroglega preseka.</w:t>
      </w:r>
    </w:p>
    <w:p w14:paraId="5C044FD0" w14:textId="77777777" w:rsidR="00875526" w:rsidRPr="00B82CC1" w:rsidRDefault="00875526" w:rsidP="00C9436F">
      <w:pPr>
        <w:rPr>
          <w:rFonts w:ascii="Arial" w:hAnsi="Arial" w:cs="Arial"/>
          <w:sz w:val="21"/>
          <w:szCs w:val="21"/>
        </w:rPr>
      </w:pPr>
    </w:p>
    <w:p w14:paraId="662D63CE" w14:textId="48ADF20F" w:rsidR="00875526" w:rsidRPr="00B82CC1" w:rsidRDefault="00875526" w:rsidP="00863C2E">
      <w:pPr>
        <w:pStyle w:val="Naslov2"/>
        <w:rPr>
          <w:rFonts w:ascii="Arial" w:hAnsi="Arial"/>
          <w:sz w:val="21"/>
          <w:szCs w:val="21"/>
        </w:rPr>
      </w:pPr>
      <w:bookmarkStart w:id="8" w:name="_Toc214618910"/>
      <w:r w:rsidRPr="00B82CC1">
        <w:rPr>
          <w:rFonts w:ascii="Arial" w:hAnsi="Arial"/>
          <w:sz w:val="21"/>
          <w:szCs w:val="21"/>
        </w:rPr>
        <w:t>Robni pogoji</w:t>
      </w:r>
      <w:bookmarkEnd w:id="8"/>
    </w:p>
    <w:p w14:paraId="1E727638" w14:textId="6168DB8B" w:rsidR="00875526" w:rsidRPr="00B82CC1" w:rsidRDefault="00F55729" w:rsidP="00875526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H</w:t>
      </w:r>
      <w:r w:rsidR="00875526" w:rsidRPr="00B82CC1">
        <w:rPr>
          <w:rFonts w:ascii="Arial" w:hAnsi="Arial" w:cs="Arial"/>
          <w:sz w:val="21"/>
          <w:szCs w:val="21"/>
        </w:rPr>
        <w:t xml:space="preserve">idravlična </w:t>
      </w:r>
      <w:r w:rsidRPr="00B82CC1">
        <w:rPr>
          <w:rFonts w:ascii="Arial" w:hAnsi="Arial" w:cs="Arial"/>
          <w:sz w:val="21"/>
          <w:szCs w:val="21"/>
        </w:rPr>
        <w:t xml:space="preserve">modelna </w:t>
      </w:r>
      <w:r w:rsidR="00875526" w:rsidRPr="00B82CC1">
        <w:rPr>
          <w:rFonts w:ascii="Arial" w:hAnsi="Arial" w:cs="Arial"/>
          <w:sz w:val="21"/>
          <w:szCs w:val="21"/>
        </w:rPr>
        <w:t xml:space="preserve">raziskava </w:t>
      </w:r>
      <w:r w:rsidRPr="00B82CC1">
        <w:rPr>
          <w:rFonts w:ascii="Arial" w:hAnsi="Arial" w:cs="Arial"/>
          <w:sz w:val="21"/>
          <w:szCs w:val="21"/>
        </w:rPr>
        <w:t xml:space="preserve">mora biti </w:t>
      </w:r>
      <w:r w:rsidR="00875526" w:rsidRPr="00B82CC1">
        <w:rPr>
          <w:rFonts w:ascii="Arial" w:hAnsi="Arial" w:cs="Arial"/>
          <w:sz w:val="21"/>
          <w:szCs w:val="21"/>
        </w:rPr>
        <w:t xml:space="preserve">izvedena pri vseh hidravličnih oz. obratovalnih pogojih črpalne hidroelektrarne in kotah nivelacije reke </w:t>
      </w:r>
      <w:r w:rsidR="00426B93" w:rsidRPr="00B82CC1">
        <w:rPr>
          <w:rFonts w:ascii="Arial" w:hAnsi="Arial" w:cs="Arial"/>
          <w:sz w:val="21"/>
          <w:szCs w:val="21"/>
        </w:rPr>
        <w:t>Drave</w:t>
      </w:r>
      <w:r w:rsidR="00875526" w:rsidRPr="00B82CC1">
        <w:rPr>
          <w:rFonts w:ascii="Arial" w:hAnsi="Arial" w:cs="Arial"/>
          <w:sz w:val="21"/>
          <w:szCs w:val="21"/>
        </w:rPr>
        <w:t xml:space="preserve">. Robni pogoji na raziskavi </w:t>
      </w:r>
      <w:r w:rsidR="00D522E0" w:rsidRPr="00B82CC1">
        <w:rPr>
          <w:rFonts w:ascii="Arial" w:hAnsi="Arial" w:cs="Arial"/>
          <w:sz w:val="21"/>
          <w:szCs w:val="21"/>
        </w:rPr>
        <w:t>spodnjega</w:t>
      </w:r>
      <w:r w:rsidR="00875526"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75526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875526" w:rsidRPr="00B82CC1">
        <w:rPr>
          <w:rFonts w:ascii="Arial" w:hAnsi="Arial" w:cs="Arial"/>
          <w:sz w:val="21"/>
          <w:szCs w:val="21"/>
        </w:rPr>
        <w:t>-iztočnega objekta se nanašajo na:</w:t>
      </w:r>
    </w:p>
    <w:p w14:paraId="282DFE10" w14:textId="77777777" w:rsidR="00875526" w:rsidRPr="00B82CC1" w:rsidRDefault="00875526" w:rsidP="0087552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pretok v turbinskem režimu obratovanja: </w:t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  <w:t>65 m</w:t>
      </w:r>
      <w:r w:rsidRPr="00B82CC1">
        <w:rPr>
          <w:rFonts w:ascii="Arial" w:hAnsi="Arial" w:cs="Arial"/>
          <w:sz w:val="21"/>
          <w:szCs w:val="21"/>
          <w:vertAlign w:val="superscript"/>
        </w:rPr>
        <w:t>3</w:t>
      </w:r>
      <w:r w:rsidRPr="00B82CC1">
        <w:rPr>
          <w:rFonts w:ascii="Arial" w:hAnsi="Arial" w:cs="Arial"/>
          <w:sz w:val="21"/>
          <w:szCs w:val="21"/>
        </w:rPr>
        <w:t>/s;</w:t>
      </w:r>
    </w:p>
    <w:p w14:paraId="07787CBD" w14:textId="0791AB9F" w:rsidR="00875526" w:rsidRPr="00B82CC1" w:rsidRDefault="00875526" w:rsidP="0087552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pretok v črpalnem režimu obratovanja: </w:t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  <w:t>57</w:t>
      </w:r>
      <w:r w:rsidR="00F1085B" w:rsidRPr="00B82CC1">
        <w:rPr>
          <w:rFonts w:ascii="Arial" w:hAnsi="Arial" w:cs="Arial"/>
          <w:sz w:val="21"/>
          <w:szCs w:val="21"/>
        </w:rPr>
        <w:t>,4</w:t>
      </w:r>
      <w:r w:rsidRPr="00B82CC1">
        <w:rPr>
          <w:rFonts w:ascii="Arial" w:hAnsi="Arial" w:cs="Arial"/>
          <w:sz w:val="21"/>
          <w:szCs w:val="21"/>
        </w:rPr>
        <w:t xml:space="preserve"> m</w:t>
      </w:r>
      <w:r w:rsidRPr="00B82CC1">
        <w:rPr>
          <w:rFonts w:ascii="Arial" w:hAnsi="Arial" w:cs="Arial"/>
          <w:sz w:val="21"/>
          <w:szCs w:val="21"/>
          <w:vertAlign w:val="superscript"/>
        </w:rPr>
        <w:t>3</w:t>
      </w:r>
      <w:r w:rsidRPr="00B82CC1">
        <w:rPr>
          <w:rFonts w:ascii="Arial" w:hAnsi="Arial" w:cs="Arial"/>
          <w:sz w:val="21"/>
          <w:szCs w:val="21"/>
        </w:rPr>
        <w:t>/s;</w:t>
      </w:r>
    </w:p>
    <w:p w14:paraId="345618BB" w14:textId="568C5094" w:rsidR="00875526" w:rsidRPr="00B82CC1" w:rsidRDefault="00C46F4D" w:rsidP="00875526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zgornji pretok reke Drave</w:t>
      </w:r>
      <w:r w:rsidR="00875526" w:rsidRPr="00B82CC1">
        <w:rPr>
          <w:rFonts w:ascii="Arial" w:hAnsi="Arial" w:cs="Arial"/>
          <w:sz w:val="21"/>
          <w:szCs w:val="21"/>
        </w:rPr>
        <w:t>:</w:t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="00875526" w:rsidRPr="00B82CC1">
        <w:rPr>
          <w:rFonts w:ascii="Arial" w:hAnsi="Arial" w:cs="Arial"/>
          <w:sz w:val="21"/>
          <w:szCs w:val="21"/>
        </w:rPr>
        <w:t xml:space="preserve"> </w:t>
      </w:r>
      <w:r w:rsidR="00875526"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>800 m</w:t>
      </w:r>
      <w:r w:rsidRPr="00B82CC1">
        <w:rPr>
          <w:rFonts w:ascii="Arial" w:hAnsi="Arial" w:cs="Arial"/>
          <w:sz w:val="21"/>
          <w:szCs w:val="21"/>
          <w:vertAlign w:val="superscript"/>
        </w:rPr>
        <w:t>3</w:t>
      </w:r>
      <w:r w:rsidRPr="00B82CC1">
        <w:rPr>
          <w:rFonts w:ascii="Arial" w:hAnsi="Arial" w:cs="Arial"/>
          <w:sz w:val="21"/>
          <w:szCs w:val="21"/>
        </w:rPr>
        <w:t>/s;</w:t>
      </w:r>
    </w:p>
    <w:p w14:paraId="384B372C" w14:textId="04DE04DB" w:rsidR="00656EC1" w:rsidRPr="00B82CC1" w:rsidRDefault="00C46F4D" w:rsidP="00656EC1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lastRenderedPageBreak/>
        <w:t>spodnji pretok reke Drave</w:t>
      </w:r>
      <w:r w:rsidR="00875526" w:rsidRPr="00B82CC1">
        <w:rPr>
          <w:rFonts w:ascii="Arial" w:hAnsi="Arial" w:cs="Arial"/>
          <w:sz w:val="21"/>
          <w:szCs w:val="21"/>
        </w:rPr>
        <w:t>:</w:t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="00875526"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>200 m</w:t>
      </w:r>
      <w:r w:rsidRPr="00B82CC1">
        <w:rPr>
          <w:rFonts w:ascii="Arial" w:hAnsi="Arial" w:cs="Arial"/>
          <w:sz w:val="21"/>
          <w:szCs w:val="21"/>
          <w:vertAlign w:val="superscript"/>
        </w:rPr>
        <w:t>3</w:t>
      </w:r>
      <w:r w:rsidRPr="00B82CC1">
        <w:rPr>
          <w:rFonts w:ascii="Arial" w:hAnsi="Arial" w:cs="Arial"/>
          <w:sz w:val="21"/>
          <w:szCs w:val="21"/>
        </w:rPr>
        <w:t>/s;</w:t>
      </w:r>
    </w:p>
    <w:p w14:paraId="72D728BC" w14:textId="20C25867" w:rsidR="00C46F4D" w:rsidRPr="00B82CC1" w:rsidRDefault="00C46F4D" w:rsidP="00656EC1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proofErr w:type="spellStart"/>
      <w:r w:rsidRPr="00B82CC1">
        <w:rPr>
          <w:rFonts w:ascii="Arial" w:hAnsi="Arial" w:cs="Arial"/>
          <w:sz w:val="21"/>
          <w:szCs w:val="21"/>
        </w:rPr>
        <w:t>maks</w:t>
      </w:r>
      <w:proofErr w:type="spellEnd"/>
      <w:r w:rsidRPr="00B82CC1">
        <w:rPr>
          <w:rFonts w:ascii="Arial" w:hAnsi="Arial" w:cs="Arial"/>
          <w:sz w:val="21"/>
          <w:szCs w:val="21"/>
        </w:rPr>
        <w:t>. gladina reke Drave:</w:t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  <w:t xml:space="preserve">281,80 m </w:t>
      </w:r>
      <w:proofErr w:type="spellStart"/>
      <w:r w:rsidRPr="00B82CC1">
        <w:rPr>
          <w:rFonts w:ascii="Arial" w:hAnsi="Arial" w:cs="Arial"/>
          <w:sz w:val="21"/>
          <w:szCs w:val="21"/>
        </w:rPr>
        <w:t>n.m</w:t>
      </w:r>
      <w:proofErr w:type="spellEnd"/>
      <w:r w:rsidRPr="00B82CC1">
        <w:rPr>
          <w:rFonts w:ascii="Arial" w:hAnsi="Arial" w:cs="Arial"/>
          <w:sz w:val="21"/>
          <w:szCs w:val="21"/>
        </w:rPr>
        <w:t>.;</w:t>
      </w:r>
    </w:p>
    <w:p w14:paraId="00AE8A94" w14:textId="480039E9" w:rsidR="00C46F4D" w:rsidRPr="00B82CC1" w:rsidRDefault="00C46F4D" w:rsidP="00656EC1">
      <w:pPr>
        <w:pStyle w:val="Odstavekseznama"/>
        <w:numPr>
          <w:ilvl w:val="0"/>
          <w:numId w:val="57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min. </w:t>
      </w:r>
      <w:r w:rsidR="00361D1F" w:rsidRPr="00B82CC1">
        <w:rPr>
          <w:rFonts w:ascii="Arial" w:hAnsi="Arial" w:cs="Arial"/>
          <w:sz w:val="21"/>
          <w:szCs w:val="21"/>
        </w:rPr>
        <w:t>gladina</w:t>
      </w:r>
      <w:r w:rsidRPr="00B82CC1">
        <w:rPr>
          <w:rFonts w:ascii="Arial" w:hAnsi="Arial" w:cs="Arial"/>
          <w:sz w:val="21"/>
          <w:szCs w:val="21"/>
        </w:rPr>
        <w:t xml:space="preserve"> reke Drave:</w:t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</w:r>
      <w:r w:rsidRPr="00B82CC1">
        <w:rPr>
          <w:rFonts w:ascii="Arial" w:hAnsi="Arial" w:cs="Arial"/>
          <w:sz w:val="21"/>
          <w:szCs w:val="21"/>
        </w:rPr>
        <w:tab/>
        <w:t>280,6</w:t>
      </w:r>
      <w:r w:rsidR="00A0523A" w:rsidRPr="00B82CC1">
        <w:rPr>
          <w:rFonts w:ascii="Arial" w:hAnsi="Arial" w:cs="Arial"/>
          <w:sz w:val="21"/>
          <w:szCs w:val="21"/>
        </w:rPr>
        <w:t>0</w:t>
      </w:r>
      <w:r w:rsidRPr="00B82CC1">
        <w:rPr>
          <w:rFonts w:ascii="Arial" w:hAnsi="Arial" w:cs="Arial"/>
          <w:sz w:val="21"/>
          <w:szCs w:val="21"/>
        </w:rPr>
        <w:t xml:space="preserve"> m </w:t>
      </w:r>
      <w:proofErr w:type="spellStart"/>
      <w:r w:rsidRPr="00B82CC1">
        <w:rPr>
          <w:rFonts w:ascii="Arial" w:hAnsi="Arial" w:cs="Arial"/>
          <w:sz w:val="21"/>
          <w:szCs w:val="21"/>
        </w:rPr>
        <w:t>n.m</w:t>
      </w:r>
      <w:proofErr w:type="spellEnd"/>
      <w:r w:rsidRPr="00B82CC1">
        <w:rPr>
          <w:rFonts w:ascii="Arial" w:hAnsi="Arial" w:cs="Arial"/>
          <w:sz w:val="21"/>
          <w:szCs w:val="21"/>
        </w:rPr>
        <w:t>.</w:t>
      </w:r>
    </w:p>
    <w:p w14:paraId="71D5AB6F" w14:textId="77777777" w:rsidR="00426B93" w:rsidRPr="00B82CC1" w:rsidRDefault="00426B93" w:rsidP="00426B93">
      <w:pPr>
        <w:rPr>
          <w:rFonts w:ascii="Arial" w:hAnsi="Arial" w:cs="Arial"/>
          <w:sz w:val="21"/>
          <w:szCs w:val="21"/>
        </w:rPr>
      </w:pPr>
    </w:p>
    <w:p w14:paraId="2D67E873" w14:textId="0F73B021" w:rsidR="00426B93" w:rsidRPr="00B82CC1" w:rsidRDefault="00E543E1" w:rsidP="00426B93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Raziskava</w:t>
      </w:r>
      <w:r w:rsidR="00426B93" w:rsidRPr="00B82CC1">
        <w:rPr>
          <w:rFonts w:ascii="Arial" w:hAnsi="Arial" w:cs="Arial"/>
          <w:sz w:val="21"/>
          <w:szCs w:val="21"/>
        </w:rPr>
        <w:t xml:space="preserve"> se izvede pri </w:t>
      </w:r>
      <w:r w:rsidR="00D70873" w:rsidRPr="00B82CC1">
        <w:rPr>
          <w:rFonts w:ascii="Arial" w:hAnsi="Arial" w:cs="Arial"/>
          <w:sz w:val="21"/>
          <w:szCs w:val="21"/>
        </w:rPr>
        <w:t>različnih</w:t>
      </w:r>
      <w:r w:rsidRPr="00B82CC1">
        <w:rPr>
          <w:rFonts w:ascii="Arial" w:hAnsi="Arial" w:cs="Arial"/>
          <w:sz w:val="21"/>
          <w:szCs w:val="21"/>
        </w:rPr>
        <w:t xml:space="preserve"> </w:t>
      </w:r>
      <w:r w:rsidR="00426B93" w:rsidRPr="00B82CC1">
        <w:rPr>
          <w:rFonts w:ascii="Arial" w:hAnsi="Arial" w:cs="Arial"/>
          <w:sz w:val="21"/>
          <w:szCs w:val="21"/>
        </w:rPr>
        <w:t xml:space="preserve">kombinacijah </w:t>
      </w:r>
      <w:r w:rsidR="000372DF" w:rsidRPr="00B82CC1">
        <w:rPr>
          <w:rFonts w:ascii="Arial" w:hAnsi="Arial" w:cs="Arial"/>
          <w:sz w:val="21"/>
          <w:szCs w:val="21"/>
        </w:rPr>
        <w:t>hidravličnih pogojev</w:t>
      </w:r>
      <w:r w:rsidR="00D70873" w:rsidRPr="00B82CC1">
        <w:rPr>
          <w:rFonts w:ascii="Arial" w:hAnsi="Arial" w:cs="Arial"/>
          <w:sz w:val="21"/>
          <w:szCs w:val="21"/>
        </w:rPr>
        <w:t xml:space="preserve">, predvsem </w:t>
      </w:r>
      <w:r w:rsidR="00652CDC" w:rsidRPr="00B82CC1">
        <w:rPr>
          <w:rFonts w:ascii="Arial" w:hAnsi="Arial" w:cs="Arial"/>
          <w:sz w:val="21"/>
          <w:szCs w:val="21"/>
        </w:rPr>
        <w:t>pri najbolj neugodnih razmerah</w:t>
      </w:r>
      <w:r w:rsidR="000372DF" w:rsidRPr="00B82CC1">
        <w:rPr>
          <w:rFonts w:ascii="Arial" w:hAnsi="Arial" w:cs="Arial"/>
          <w:sz w:val="21"/>
          <w:szCs w:val="21"/>
        </w:rPr>
        <w:t>.</w:t>
      </w:r>
    </w:p>
    <w:p w14:paraId="0AA4313B" w14:textId="77777777" w:rsidR="00875526" w:rsidRPr="00B82CC1" w:rsidRDefault="00875526" w:rsidP="00875526">
      <w:pPr>
        <w:rPr>
          <w:rFonts w:ascii="Arial" w:hAnsi="Arial" w:cs="Arial"/>
          <w:sz w:val="21"/>
          <w:szCs w:val="21"/>
        </w:rPr>
      </w:pPr>
    </w:p>
    <w:p w14:paraId="6ED0CC86" w14:textId="77777777" w:rsidR="00711CBC" w:rsidRPr="00B82CC1" w:rsidRDefault="00711CBC" w:rsidP="00711CBC">
      <w:pPr>
        <w:pStyle w:val="Naslov1"/>
        <w:rPr>
          <w:rFonts w:ascii="Arial" w:hAnsi="Arial"/>
          <w:sz w:val="21"/>
          <w:szCs w:val="21"/>
        </w:rPr>
      </w:pPr>
      <w:bookmarkStart w:id="9" w:name="_Toc214618911"/>
      <w:r w:rsidRPr="00B82CC1">
        <w:rPr>
          <w:rFonts w:ascii="Arial" w:hAnsi="Arial"/>
          <w:sz w:val="21"/>
          <w:szCs w:val="21"/>
        </w:rPr>
        <w:t>Obseg del skladno s projektno nalogo</w:t>
      </w:r>
      <w:bookmarkEnd w:id="9"/>
    </w:p>
    <w:p w14:paraId="5B432F02" w14:textId="77777777" w:rsidR="00711CBC" w:rsidRPr="00B82CC1" w:rsidRDefault="00711CBC" w:rsidP="00711CBC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Obseg del zajema po tej projektni nalogi zajema:</w:t>
      </w:r>
    </w:p>
    <w:p w14:paraId="3B6F4328" w14:textId="74CF5F63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pregled in seznanitev z izdelano projektno in tehnično dokumentacijo;</w:t>
      </w:r>
    </w:p>
    <w:p w14:paraId="0C0D3D8B" w14:textId="7C50B02C" w:rsidR="0080795D" w:rsidRPr="00B82CC1" w:rsidRDefault="0080795D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pregled in seznanitev z izvedenimi numeričnimi simulacijami (CFD analize objektov);</w:t>
      </w:r>
    </w:p>
    <w:p w14:paraId="367030CB" w14:textId="77777777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izdelava programov raziskav in meritev, projektov modela in modelnega načrta;</w:t>
      </w:r>
    </w:p>
    <w:p w14:paraId="090CBEBB" w14:textId="77777777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priprava prostora za modele;</w:t>
      </w:r>
    </w:p>
    <w:p w14:paraId="48FDBD63" w14:textId="40B90781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izdelava in montaža </w:t>
      </w:r>
      <w:r w:rsidR="00B479DA" w:rsidRPr="00B82CC1">
        <w:rPr>
          <w:rFonts w:ascii="Arial" w:hAnsi="Arial" w:cs="Arial"/>
          <w:sz w:val="21"/>
          <w:szCs w:val="21"/>
        </w:rPr>
        <w:t xml:space="preserve">ustreznega </w:t>
      </w:r>
      <w:r w:rsidRPr="00B82CC1">
        <w:rPr>
          <w:rFonts w:ascii="Arial" w:hAnsi="Arial" w:cs="Arial"/>
          <w:sz w:val="21"/>
          <w:szCs w:val="21"/>
        </w:rPr>
        <w:t>dovodnega in odvodnega sistema za dovod in odvod vode na in z modela;</w:t>
      </w:r>
    </w:p>
    <w:p w14:paraId="4957544F" w14:textId="77777777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izgradnja hidravličnih modelov in predelave v času raziskav;</w:t>
      </w:r>
    </w:p>
    <w:p w14:paraId="364A3045" w14:textId="77777777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umerjanje hidravličnih modelov;</w:t>
      </w:r>
    </w:p>
    <w:p w14:paraId="572A8B2D" w14:textId="71CE7D17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raziskave oblike</w:t>
      </w:r>
      <w:r w:rsidR="00E10380" w:rsidRPr="00B82CC1">
        <w:rPr>
          <w:rFonts w:ascii="Arial" w:hAnsi="Arial" w:cs="Arial"/>
          <w:sz w:val="21"/>
          <w:szCs w:val="21"/>
        </w:rPr>
        <w:t xml:space="preserve"> obeh</w:t>
      </w:r>
      <w:r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</w:t>
      </w:r>
      <w:r w:rsidR="00E10380" w:rsidRPr="00B82CC1">
        <w:rPr>
          <w:rFonts w:ascii="Arial" w:hAnsi="Arial" w:cs="Arial"/>
          <w:sz w:val="21"/>
          <w:szCs w:val="21"/>
        </w:rPr>
        <w:t>ih</w:t>
      </w:r>
      <w:r w:rsidRPr="00B82CC1">
        <w:rPr>
          <w:rFonts w:ascii="Arial" w:hAnsi="Arial" w:cs="Arial"/>
          <w:sz w:val="21"/>
          <w:szCs w:val="21"/>
        </w:rPr>
        <w:t xml:space="preserve"> objekt</w:t>
      </w:r>
      <w:r w:rsidR="00E10380" w:rsidRPr="00B82CC1">
        <w:rPr>
          <w:rFonts w:ascii="Arial" w:hAnsi="Arial" w:cs="Arial"/>
          <w:sz w:val="21"/>
          <w:szCs w:val="21"/>
        </w:rPr>
        <w:t>ov</w:t>
      </w:r>
      <w:r w:rsidRPr="00B82CC1">
        <w:rPr>
          <w:rFonts w:ascii="Arial" w:hAnsi="Arial" w:cs="Arial"/>
          <w:sz w:val="21"/>
          <w:szCs w:val="21"/>
        </w:rPr>
        <w:t xml:space="preserve"> s predelavami;</w:t>
      </w:r>
    </w:p>
    <w:p w14:paraId="162A1B76" w14:textId="77777777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obdelave meritev in analize modelnih meritev;</w:t>
      </w:r>
    </w:p>
    <w:p w14:paraId="0F4501DE" w14:textId="5CB61706" w:rsidR="005217E7" w:rsidRPr="00B82CC1" w:rsidRDefault="005217E7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tekom izvajanja raziskav se sproti izdelujejo poročila iz katerih je viden napredek del, predvsem pa ugotovitve raziskav</w:t>
      </w:r>
      <w:r w:rsidR="00121F00" w:rsidRPr="00B82CC1">
        <w:rPr>
          <w:rFonts w:ascii="Arial" w:hAnsi="Arial" w:cs="Arial"/>
          <w:sz w:val="21"/>
          <w:szCs w:val="21"/>
        </w:rPr>
        <w:t xml:space="preserve">, na osnovi katerih se sproti </w:t>
      </w:r>
      <w:r w:rsidR="008C6440" w:rsidRPr="00B82CC1">
        <w:rPr>
          <w:rFonts w:ascii="Arial" w:hAnsi="Arial" w:cs="Arial"/>
          <w:sz w:val="21"/>
          <w:szCs w:val="21"/>
        </w:rPr>
        <w:t>usklajuje nadaljnje korake.</w:t>
      </w:r>
    </w:p>
    <w:p w14:paraId="686C36BC" w14:textId="77777777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izdelava vmesnih poročil, osnutka končnega poročila in končno poročilo;</w:t>
      </w:r>
    </w:p>
    <w:p w14:paraId="1A7CC555" w14:textId="0C6B43EE" w:rsidR="00711CBC" w:rsidRPr="00B82CC1" w:rsidRDefault="00711CBC" w:rsidP="00711CBC">
      <w:pPr>
        <w:pStyle w:val="Odstavekseznama"/>
        <w:numPr>
          <w:ilvl w:val="0"/>
          <w:numId w:val="53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izdelava končnih modelnih načrtov</w:t>
      </w:r>
      <w:r w:rsidR="008C6440" w:rsidRPr="00B82CC1">
        <w:rPr>
          <w:rFonts w:ascii="Arial" w:hAnsi="Arial" w:cs="Arial"/>
          <w:sz w:val="21"/>
          <w:szCs w:val="21"/>
        </w:rPr>
        <w:t xml:space="preserve"> oz. tehničnih načrtov </w:t>
      </w:r>
      <w:r w:rsidR="00C70882" w:rsidRPr="00B82CC1">
        <w:rPr>
          <w:rFonts w:ascii="Arial" w:hAnsi="Arial" w:cs="Arial"/>
          <w:sz w:val="21"/>
          <w:szCs w:val="21"/>
        </w:rPr>
        <w:t>za vnos sprememb v idejni projekt</w:t>
      </w:r>
    </w:p>
    <w:p w14:paraId="68D15B96" w14:textId="77777777" w:rsidR="00AA5D6D" w:rsidRPr="00B82CC1" w:rsidRDefault="00AA5D6D" w:rsidP="00AA5D6D">
      <w:pPr>
        <w:rPr>
          <w:rFonts w:ascii="Arial" w:hAnsi="Arial" w:cs="Arial"/>
          <w:sz w:val="21"/>
          <w:szCs w:val="21"/>
        </w:rPr>
      </w:pPr>
    </w:p>
    <w:p w14:paraId="7202F1E2" w14:textId="77777777" w:rsidR="00AA5D6D" w:rsidRPr="00B82CC1" w:rsidRDefault="00AA5D6D" w:rsidP="00AA5D6D">
      <w:pPr>
        <w:pStyle w:val="Naslov1"/>
        <w:rPr>
          <w:rFonts w:ascii="Arial" w:hAnsi="Arial"/>
          <w:sz w:val="21"/>
          <w:szCs w:val="21"/>
        </w:rPr>
      </w:pPr>
      <w:bookmarkStart w:id="10" w:name="_Toc214618912"/>
      <w:r w:rsidRPr="00B82CC1">
        <w:rPr>
          <w:rFonts w:ascii="Arial" w:hAnsi="Arial"/>
          <w:sz w:val="21"/>
          <w:szCs w:val="21"/>
        </w:rPr>
        <w:t>Cilj projektne naloge</w:t>
      </w:r>
      <w:bookmarkEnd w:id="10"/>
    </w:p>
    <w:p w14:paraId="76065965" w14:textId="411DB930" w:rsidR="00AA5D6D" w:rsidRPr="00B82CC1" w:rsidRDefault="00AA5D6D" w:rsidP="00AA5D6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Cilj dela po tej projektni nalogi je </w:t>
      </w:r>
      <w:r w:rsidRPr="00B82CC1">
        <w:rPr>
          <w:rFonts w:ascii="Arial" w:hAnsi="Arial" w:cs="Arial"/>
          <w:b/>
          <w:bCs/>
          <w:sz w:val="21"/>
          <w:szCs w:val="21"/>
        </w:rPr>
        <w:t>preveritev (kontrola</w:t>
      </w:r>
      <w:r w:rsidR="00695A5D" w:rsidRPr="00B82CC1">
        <w:rPr>
          <w:rFonts w:ascii="Arial" w:hAnsi="Arial" w:cs="Arial"/>
          <w:b/>
          <w:bCs/>
          <w:sz w:val="21"/>
          <w:szCs w:val="21"/>
        </w:rPr>
        <w:t xml:space="preserve"> - verifikacija</w:t>
      </w:r>
      <w:r w:rsidRPr="00B82CC1">
        <w:rPr>
          <w:rFonts w:ascii="Arial" w:hAnsi="Arial" w:cs="Arial"/>
          <w:b/>
          <w:bCs/>
          <w:sz w:val="21"/>
          <w:szCs w:val="21"/>
        </w:rPr>
        <w:t>)</w:t>
      </w:r>
      <w:r w:rsidR="00695A5D" w:rsidRPr="00B82CC1">
        <w:rPr>
          <w:rFonts w:ascii="Arial" w:hAnsi="Arial" w:cs="Arial"/>
          <w:b/>
          <w:bCs/>
          <w:sz w:val="21"/>
          <w:szCs w:val="21"/>
        </w:rPr>
        <w:t xml:space="preserve"> </w:t>
      </w:r>
      <w:r w:rsidR="00695A5D" w:rsidRPr="00B82CC1">
        <w:rPr>
          <w:rFonts w:ascii="Arial" w:hAnsi="Arial" w:cs="Arial"/>
          <w:sz w:val="21"/>
          <w:szCs w:val="21"/>
        </w:rPr>
        <w:t>predhodno</w:t>
      </w:r>
      <w:r w:rsidRPr="00B82CC1">
        <w:rPr>
          <w:rFonts w:ascii="Arial" w:hAnsi="Arial" w:cs="Arial"/>
          <w:sz w:val="21"/>
          <w:szCs w:val="21"/>
        </w:rPr>
        <w:t xml:space="preserve"> </w:t>
      </w:r>
      <w:r w:rsidR="00695A5D" w:rsidRPr="00B82CC1">
        <w:rPr>
          <w:rFonts w:ascii="Arial" w:hAnsi="Arial" w:cs="Arial"/>
          <w:sz w:val="21"/>
          <w:szCs w:val="21"/>
        </w:rPr>
        <w:t>z numeričnimi simulacijami oblikovane</w:t>
      </w:r>
      <w:r w:rsidR="00FC6793" w:rsidRPr="00B82CC1">
        <w:rPr>
          <w:rFonts w:ascii="Arial" w:hAnsi="Arial" w:cs="Arial"/>
          <w:sz w:val="21"/>
          <w:szCs w:val="21"/>
        </w:rPr>
        <w:t xml:space="preserve"> </w:t>
      </w:r>
      <w:r w:rsidRPr="00B82CC1">
        <w:rPr>
          <w:rFonts w:ascii="Arial" w:hAnsi="Arial" w:cs="Arial"/>
          <w:sz w:val="21"/>
          <w:szCs w:val="21"/>
        </w:rPr>
        <w:t xml:space="preserve">oblike zgornjega in spodnjega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-iztočnega objekta ČHE Kozjak z vidika zagotavljanja ugodnih hidravličnih razmer v samem objektu in </w:t>
      </w:r>
      <w:r w:rsidRPr="00B82CC1">
        <w:rPr>
          <w:rFonts w:ascii="Arial" w:hAnsi="Arial" w:cs="Arial"/>
          <w:b/>
          <w:bCs/>
          <w:sz w:val="21"/>
          <w:szCs w:val="21"/>
        </w:rPr>
        <w:t>podaja predlogov optimizacije oz. izboljšanja</w:t>
      </w:r>
      <w:r w:rsidRPr="00B82CC1">
        <w:rPr>
          <w:rFonts w:ascii="Arial" w:hAnsi="Arial" w:cs="Arial"/>
          <w:sz w:val="21"/>
          <w:szCs w:val="21"/>
        </w:rPr>
        <w:t xml:space="preserve"> oblike za minimizacijo hidravličnih izgub in eliminacijo morebitnih vrtincev.</w:t>
      </w:r>
      <w:r w:rsidR="0061344E" w:rsidRPr="00B82CC1">
        <w:rPr>
          <w:rFonts w:ascii="Arial" w:hAnsi="Arial" w:cs="Arial"/>
          <w:sz w:val="21"/>
          <w:szCs w:val="21"/>
        </w:rPr>
        <w:t xml:space="preserve"> </w:t>
      </w:r>
      <w:r w:rsidR="007C3430" w:rsidRPr="00B82CC1">
        <w:rPr>
          <w:rFonts w:ascii="Arial" w:hAnsi="Arial" w:cs="Arial"/>
          <w:sz w:val="21"/>
          <w:szCs w:val="21"/>
        </w:rPr>
        <w:t>Tekom izvajanja raziskav se sproti izdelujejo poročila iz katerih je viden napredek del</w:t>
      </w:r>
      <w:r w:rsidR="005217E7" w:rsidRPr="00B82CC1">
        <w:rPr>
          <w:rFonts w:ascii="Arial" w:hAnsi="Arial" w:cs="Arial"/>
          <w:sz w:val="21"/>
          <w:szCs w:val="21"/>
        </w:rPr>
        <w:t xml:space="preserve">, predvsem pa ugotovitve raziskav, </w:t>
      </w:r>
      <w:r w:rsidR="00C70882" w:rsidRPr="00B82CC1">
        <w:rPr>
          <w:rFonts w:ascii="Arial" w:hAnsi="Arial" w:cs="Arial"/>
          <w:sz w:val="21"/>
          <w:szCs w:val="21"/>
        </w:rPr>
        <w:t>na osnovi katerih se sproti usklajuje (naročnik, izvajalec, inženir, projektant) nadaljnje korake.</w:t>
      </w:r>
    </w:p>
    <w:p w14:paraId="00FB975A" w14:textId="77777777" w:rsidR="00C70882" w:rsidRPr="00B82CC1" w:rsidRDefault="00C70882" w:rsidP="00AA5D6D">
      <w:pPr>
        <w:rPr>
          <w:rFonts w:ascii="Arial" w:hAnsi="Arial" w:cs="Arial"/>
          <w:sz w:val="21"/>
          <w:szCs w:val="21"/>
        </w:rPr>
      </w:pPr>
    </w:p>
    <w:p w14:paraId="047EDFDE" w14:textId="76C983D8" w:rsidR="00C70882" w:rsidRPr="00B82CC1" w:rsidRDefault="00784A37" w:rsidP="00AA5D6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Ciljni izdelek </w:t>
      </w:r>
      <w:r w:rsidR="00C70882" w:rsidRPr="00B82CC1">
        <w:rPr>
          <w:rFonts w:ascii="Arial" w:hAnsi="Arial" w:cs="Arial"/>
          <w:sz w:val="21"/>
          <w:szCs w:val="21"/>
        </w:rPr>
        <w:t>po tej projektni nalogi je končn</w:t>
      </w:r>
      <w:r w:rsidRPr="00B82CC1">
        <w:rPr>
          <w:rFonts w:ascii="Arial" w:hAnsi="Arial" w:cs="Arial"/>
          <w:sz w:val="21"/>
          <w:szCs w:val="21"/>
        </w:rPr>
        <w:t>o</w:t>
      </w:r>
      <w:r w:rsidR="00C70882" w:rsidRPr="00B82CC1">
        <w:rPr>
          <w:rFonts w:ascii="Arial" w:hAnsi="Arial" w:cs="Arial"/>
          <w:sz w:val="21"/>
          <w:szCs w:val="21"/>
        </w:rPr>
        <w:t xml:space="preserve"> poročil</w:t>
      </w:r>
      <w:r w:rsidRPr="00B82CC1">
        <w:rPr>
          <w:rFonts w:ascii="Arial" w:hAnsi="Arial" w:cs="Arial"/>
          <w:sz w:val="21"/>
          <w:szCs w:val="21"/>
        </w:rPr>
        <w:t>o, v katerem so podane bistvene ugotovitve hidravlične modelne raziskave ter</w:t>
      </w:r>
      <w:r w:rsidR="00C70882" w:rsidRPr="00B82CC1">
        <w:rPr>
          <w:rFonts w:ascii="Arial" w:hAnsi="Arial" w:cs="Arial"/>
          <w:sz w:val="21"/>
          <w:szCs w:val="21"/>
        </w:rPr>
        <w:t xml:space="preserve"> tehničn</w:t>
      </w:r>
      <w:r w:rsidRPr="00B82CC1">
        <w:rPr>
          <w:rFonts w:ascii="Arial" w:hAnsi="Arial" w:cs="Arial"/>
          <w:sz w:val="21"/>
          <w:szCs w:val="21"/>
        </w:rPr>
        <w:t>e</w:t>
      </w:r>
      <w:r w:rsidR="00C70882" w:rsidRPr="00B82CC1">
        <w:rPr>
          <w:rFonts w:ascii="Arial" w:hAnsi="Arial" w:cs="Arial"/>
          <w:sz w:val="21"/>
          <w:szCs w:val="21"/>
        </w:rPr>
        <w:t xml:space="preserve"> skic</w:t>
      </w:r>
      <w:r w:rsidRPr="00B82CC1">
        <w:rPr>
          <w:rFonts w:ascii="Arial" w:hAnsi="Arial" w:cs="Arial"/>
          <w:sz w:val="21"/>
          <w:szCs w:val="21"/>
        </w:rPr>
        <w:t>e</w:t>
      </w:r>
      <w:r w:rsidR="00C70882" w:rsidRPr="00B82CC1">
        <w:rPr>
          <w:rFonts w:ascii="Arial" w:hAnsi="Arial" w:cs="Arial"/>
          <w:sz w:val="21"/>
          <w:szCs w:val="21"/>
        </w:rPr>
        <w:t>/načrt</w:t>
      </w:r>
      <w:r w:rsidRPr="00B82CC1">
        <w:rPr>
          <w:rFonts w:ascii="Arial" w:hAnsi="Arial" w:cs="Arial"/>
          <w:sz w:val="21"/>
          <w:szCs w:val="21"/>
        </w:rPr>
        <w:t>i</w:t>
      </w:r>
      <w:r w:rsidR="00C70882" w:rsidRPr="00B82CC1">
        <w:rPr>
          <w:rFonts w:ascii="Arial" w:hAnsi="Arial" w:cs="Arial"/>
          <w:sz w:val="21"/>
          <w:szCs w:val="21"/>
        </w:rPr>
        <w:t xml:space="preserve"> predelanih oblik objektov.</w:t>
      </w:r>
    </w:p>
    <w:p w14:paraId="665D7F03" w14:textId="77777777" w:rsidR="00C77F45" w:rsidRPr="00B82CC1" w:rsidRDefault="00C77F45" w:rsidP="000A220D">
      <w:pPr>
        <w:rPr>
          <w:rFonts w:ascii="Arial" w:hAnsi="Arial" w:cs="Arial"/>
          <w:sz w:val="21"/>
          <w:szCs w:val="21"/>
        </w:rPr>
      </w:pPr>
    </w:p>
    <w:p w14:paraId="3EF602E8" w14:textId="15B132AC" w:rsidR="006A2E6F" w:rsidRPr="00B82CC1" w:rsidRDefault="006A2E6F" w:rsidP="00BE5F6A">
      <w:pPr>
        <w:pStyle w:val="Naslov1"/>
        <w:rPr>
          <w:rFonts w:ascii="Arial" w:hAnsi="Arial"/>
          <w:sz w:val="21"/>
          <w:szCs w:val="21"/>
        </w:rPr>
      </w:pPr>
      <w:bookmarkStart w:id="11" w:name="_Toc214618913"/>
      <w:r w:rsidRPr="00B82CC1">
        <w:rPr>
          <w:rFonts w:ascii="Arial" w:hAnsi="Arial"/>
          <w:sz w:val="21"/>
          <w:szCs w:val="21"/>
        </w:rPr>
        <w:t>IZHODIŠČA ZA IZDELAVO DOKUMENTACIJE</w:t>
      </w:r>
      <w:bookmarkEnd w:id="11"/>
      <w:r w:rsidRPr="00B82CC1">
        <w:rPr>
          <w:rFonts w:ascii="Arial" w:hAnsi="Arial"/>
          <w:sz w:val="21"/>
          <w:szCs w:val="21"/>
        </w:rPr>
        <w:t xml:space="preserve">  </w:t>
      </w:r>
    </w:p>
    <w:p w14:paraId="65672113" w14:textId="7610C03E" w:rsidR="00DD515A" w:rsidRPr="00B82CC1" w:rsidRDefault="00DD515A" w:rsidP="006A2E6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Izhodišče za </w:t>
      </w:r>
      <w:r w:rsidR="00696AB2" w:rsidRPr="00B82CC1">
        <w:rPr>
          <w:rFonts w:ascii="Arial" w:hAnsi="Arial" w:cs="Arial"/>
          <w:sz w:val="21"/>
          <w:szCs w:val="21"/>
        </w:rPr>
        <w:t xml:space="preserve">izdelavo </w:t>
      </w:r>
      <w:r w:rsidR="00637338" w:rsidRPr="00B82CC1">
        <w:rPr>
          <w:rFonts w:ascii="Arial" w:hAnsi="Arial" w:cs="Arial"/>
          <w:sz w:val="21"/>
          <w:szCs w:val="21"/>
        </w:rPr>
        <w:t>hidravličnih modelnih raziskav</w:t>
      </w:r>
      <w:r w:rsidR="00813161" w:rsidRPr="00B82CC1">
        <w:rPr>
          <w:rFonts w:ascii="Arial" w:hAnsi="Arial" w:cs="Arial"/>
          <w:sz w:val="21"/>
          <w:szCs w:val="21"/>
        </w:rPr>
        <w:t xml:space="preserve"> </w:t>
      </w:r>
      <w:r w:rsidR="00C04EA6" w:rsidRPr="00B82CC1">
        <w:rPr>
          <w:rFonts w:ascii="Arial" w:hAnsi="Arial" w:cs="Arial"/>
          <w:sz w:val="21"/>
          <w:szCs w:val="21"/>
        </w:rPr>
        <w:t xml:space="preserve">po tej </w:t>
      </w:r>
      <w:r w:rsidR="004D3B12" w:rsidRPr="00B82CC1">
        <w:rPr>
          <w:rFonts w:ascii="Arial" w:hAnsi="Arial" w:cs="Arial"/>
          <w:sz w:val="21"/>
          <w:szCs w:val="21"/>
        </w:rPr>
        <w:t>PN</w:t>
      </w:r>
      <w:r w:rsidR="00696AB2" w:rsidRPr="00B82CC1">
        <w:rPr>
          <w:rFonts w:ascii="Arial" w:hAnsi="Arial" w:cs="Arial"/>
          <w:sz w:val="21"/>
          <w:szCs w:val="21"/>
        </w:rPr>
        <w:t xml:space="preserve"> </w:t>
      </w:r>
      <w:r w:rsidR="0021520D" w:rsidRPr="00B82CC1">
        <w:rPr>
          <w:rFonts w:ascii="Arial" w:hAnsi="Arial" w:cs="Arial"/>
          <w:sz w:val="21"/>
          <w:szCs w:val="21"/>
        </w:rPr>
        <w:t xml:space="preserve">za ČHE Kozjak </w:t>
      </w:r>
      <w:r w:rsidR="00ED3B7F" w:rsidRPr="00B82CC1">
        <w:rPr>
          <w:rFonts w:ascii="Arial" w:hAnsi="Arial" w:cs="Arial"/>
          <w:sz w:val="21"/>
          <w:szCs w:val="21"/>
        </w:rPr>
        <w:t xml:space="preserve">vključno </w:t>
      </w:r>
      <w:r w:rsidR="00696AB2" w:rsidRPr="00B82CC1">
        <w:rPr>
          <w:rFonts w:ascii="Arial" w:hAnsi="Arial" w:cs="Arial"/>
          <w:sz w:val="21"/>
          <w:szCs w:val="21"/>
        </w:rPr>
        <w:t xml:space="preserve">je </w:t>
      </w:r>
      <w:r w:rsidR="00B329C4" w:rsidRPr="00B82CC1">
        <w:rPr>
          <w:rFonts w:ascii="Arial" w:hAnsi="Arial" w:cs="Arial"/>
          <w:sz w:val="21"/>
          <w:szCs w:val="21"/>
        </w:rPr>
        <w:t xml:space="preserve">spodaj navedena </w:t>
      </w:r>
      <w:r w:rsidR="0021520D" w:rsidRPr="00B82CC1">
        <w:rPr>
          <w:rFonts w:ascii="Arial" w:hAnsi="Arial" w:cs="Arial"/>
          <w:sz w:val="21"/>
          <w:szCs w:val="21"/>
        </w:rPr>
        <w:t>predhodno izdelana dokumentacija:</w:t>
      </w:r>
    </w:p>
    <w:p w14:paraId="1DC64022" w14:textId="0B4728EE" w:rsidR="00773F4A" w:rsidRPr="00B82CC1" w:rsidRDefault="000A7DCD" w:rsidP="007C18CE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tehnična dokumentacija</w:t>
      </w:r>
      <w:r w:rsidR="00906B9E" w:rsidRPr="00B82CC1">
        <w:rPr>
          <w:rFonts w:ascii="Arial" w:hAnsi="Arial" w:cs="Arial"/>
          <w:sz w:val="21"/>
          <w:szCs w:val="21"/>
        </w:rPr>
        <w:t>, ki vsebuje</w:t>
      </w:r>
      <w:r w:rsidRPr="00B82CC1">
        <w:rPr>
          <w:rFonts w:ascii="Arial" w:hAnsi="Arial" w:cs="Arial"/>
          <w:sz w:val="21"/>
          <w:szCs w:val="21"/>
        </w:rPr>
        <w:t xml:space="preserve"> geometrijsk</w:t>
      </w:r>
      <w:r w:rsidR="00906B9E" w:rsidRPr="00B82CC1">
        <w:rPr>
          <w:rFonts w:ascii="Arial" w:hAnsi="Arial" w:cs="Arial"/>
          <w:sz w:val="21"/>
          <w:szCs w:val="21"/>
        </w:rPr>
        <w:t>e</w:t>
      </w:r>
      <w:r w:rsidRPr="00B82CC1">
        <w:rPr>
          <w:rFonts w:ascii="Arial" w:hAnsi="Arial" w:cs="Arial"/>
          <w:sz w:val="21"/>
          <w:szCs w:val="21"/>
        </w:rPr>
        <w:t xml:space="preserve"> podatk</w:t>
      </w:r>
      <w:r w:rsidR="00906B9E" w:rsidRPr="00B82CC1">
        <w:rPr>
          <w:rFonts w:ascii="Arial" w:hAnsi="Arial" w:cs="Arial"/>
          <w:sz w:val="21"/>
          <w:szCs w:val="21"/>
        </w:rPr>
        <w:t>e</w:t>
      </w:r>
      <w:r w:rsidRPr="00B82CC1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82CC1">
        <w:rPr>
          <w:rFonts w:ascii="Arial" w:hAnsi="Arial" w:cs="Arial"/>
          <w:sz w:val="21"/>
          <w:szCs w:val="21"/>
        </w:rPr>
        <w:t>vtočno</w:t>
      </w:r>
      <w:proofErr w:type="spellEnd"/>
      <w:r w:rsidRPr="00B82CC1">
        <w:rPr>
          <w:rFonts w:ascii="Arial" w:hAnsi="Arial" w:cs="Arial"/>
          <w:sz w:val="21"/>
          <w:szCs w:val="21"/>
        </w:rPr>
        <w:t>-iztočnega objekta s pripadajočimi strukturami – idejni projekt ali drug ustrezen načrt;</w:t>
      </w:r>
    </w:p>
    <w:p w14:paraId="7053F5DE" w14:textId="3E936D3A" w:rsidR="007C18CE" w:rsidRPr="00B82CC1" w:rsidRDefault="00BD7CEF" w:rsidP="00A452DD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obratovalni</w:t>
      </w:r>
      <w:r w:rsidR="00863C2E" w:rsidRPr="00B82CC1">
        <w:rPr>
          <w:rFonts w:ascii="Arial" w:hAnsi="Arial" w:cs="Arial"/>
          <w:sz w:val="21"/>
          <w:szCs w:val="21"/>
        </w:rPr>
        <w:t>/robni</w:t>
      </w:r>
      <w:r w:rsidRPr="00B82CC1">
        <w:rPr>
          <w:rFonts w:ascii="Arial" w:hAnsi="Arial" w:cs="Arial"/>
          <w:sz w:val="21"/>
          <w:szCs w:val="21"/>
        </w:rPr>
        <w:t xml:space="preserve"> pogoji (pretoki in nivelacije </w:t>
      </w:r>
      <w:r w:rsidR="00906B9E" w:rsidRPr="00B82CC1">
        <w:rPr>
          <w:rFonts w:ascii="Arial" w:hAnsi="Arial" w:cs="Arial"/>
          <w:sz w:val="21"/>
          <w:szCs w:val="21"/>
        </w:rPr>
        <w:t>akumulacije</w:t>
      </w:r>
      <w:r w:rsidRPr="00B82CC1">
        <w:rPr>
          <w:rFonts w:ascii="Arial" w:hAnsi="Arial" w:cs="Arial"/>
          <w:sz w:val="21"/>
          <w:szCs w:val="21"/>
        </w:rPr>
        <w:t>)</w:t>
      </w:r>
      <w:r w:rsidR="00457027" w:rsidRPr="00B82CC1">
        <w:rPr>
          <w:rFonts w:ascii="Arial" w:hAnsi="Arial" w:cs="Arial"/>
          <w:sz w:val="21"/>
          <w:szCs w:val="21"/>
        </w:rPr>
        <w:t>;</w:t>
      </w:r>
    </w:p>
    <w:p w14:paraId="45B45D54" w14:textId="79B23602" w:rsidR="00B243BB" w:rsidRPr="00B82CC1" w:rsidRDefault="00B243BB" w:rsidP="00A452DD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geodetski posnetek struge reke Drave na obravnavanem območju;</w:t>
      </w:r>
    </w:p>
    <w:p w14:paraId="1C9CE330" w14:textId="0DF0D3B6" w:rsidR="00B9222A" w:rsidRPr="00B82CC1" w:rsidRDefault="00B9222A" w:rsidP="00A452DD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podatke o merodajnih pretokih in višinah vode v obravnavanem odseku Drave;</w:t>
      </w:r>
    </w:p>
    <w:p w14:paraId="1AC4F1BF" w14:textId="3ECA084A" w:rsidR="007B04FC" w:rsidRPr="00B82CC1" w:rsidRDefault="009601B4" w:rsidP="00A452DD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poročila</w:t>
      </w:r>
      <w:r w:rsidR="007B04FC" w:rsidRPr="00B82CC1">
        <w:rPr>
          <w:rFonts w:ascii="Arial" w:hAnsi="Arial" w:cs="Arial"/>
          <w:sz w:val="21"/>
          <w:szCs w:val="21"/>
        </w:rPr>
        <w:t xml:space="preserve"> izvedenih CFD analiz zgornjega in spodnjega </w:t>
      </w:r>
      <w:proofErr w:type="spellStart"/>
      <w:r w:rsidR="007B04FC" w:rsidRPr="00B82CC1">
        <w:rPr>
          <w:rFonts w:ascii="Arial" w:hAnsi="Arial" w:cs="Arial"/>
          <w:sz w:val="21"/>
          <w:szCs w:val="21"/>
        </w:rPr>
        <w:t>vtočno</w:t>
      </w:r>
      <w:proofErr w:type="spellEnd"/>
      <w:r w:rsidR="007B04FC" w:rsidRPr="00B82CC1">
        <w:rPr>
          <w:rFonts w:ascii="Arial" w:hAnsi="Arial" w:cs="Arial"/>
          <w:sz w:val="21"/>
          <w:szCs w:val="21"/>
        </w:rPr>
        <w:t>/iztočnega objekta;</w:t>
      </w:r>
    </w:p>
    <w:p w14:paraId="248B83E4" w14:textId="699C55FA" w:rsidR="003237A3" w:rsidRPr="00B82CC1" w:rsidRDefault="00A452DD" w:rsidP="007C18CE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z</w:t>
      </w:r>
      <w:r w:rsidR="18929263" w:rsidRPr="00B82CC1">
        <w:rPr>
          <w:rFonts w:ascii="Arial" w:hAnsi="Arial" w:cs="Arial"/>
          <w:sz w:val="21"/>
          <w:szCs w:val="21"/>
        </w:rPr>
        <w:t xml:space="preserve">akoni, pravilniki, predpisi, tehnične smernice in standardi, ki pokrivajo področje </w:t>
      </w:r>
      <w:r w:rsidR="007C18CE" w:rsidRPr="00B82CC1">
        <w:rPr>
          <w:rFonts w:ascii="Arial" w:hAnsi="Arial" w:cs="Arial"/>
          <w:sz w:val="21"/>
          <w:szCs w:val="21"/>
        </w:rPr>
        <w:t>obdelave</w:t>
      </w:r>
      <w:r w:rsidR="4EC98DBF" w:rsidRPr="00B82CC1">
        <w:rPr>
          <w:rFonts w:ascii="Arial" w:hAnsi="Arial" w:cs="Arial"/>
          <w:sz w:val="21"/>
          <w:szCs w:val="21"/>
        </w:rPr>
        <w:t xml:space="preserve"> (si izvajalec pridobi sam)</w:t>
      </w:r>
      <w:r w:rsidRPr="00B82CC1">
        <w:rPr>
          <w:rFonts w:ascii="Arial" w:hAnsi="Arial" w:cs="Arial"/>
          <w:sz w:val="21"/>
          <w:szCs w:val="21"/>
        </w:rPr>
        <w:t>.</w:t>
      </w:r>
    </w:p>
    <w:p w14:paraId="7D694E50" w14:textId="77777777" w:rsidR="00A452DD" w:rsidRPr="00B82CC1" w:rsidRDefault="00A452DD" w:rsidP="00A452DD">
      <w:pPr>
        <w:rPr>
          <w:rFonts w:ascii="Arial" w:hAnsi="Arial" w:cs="Arial"/>
          <w:sz w:val="21"/>
          <w:szCs w:val="21"/>
        </w:rPr>
      </w:pPr>
    </w:p>
    <w:p w14:paraId="71778457" w14:textId="0F94050D" w:rsidR="00A452DD" w:rsidRPr="00B82CC1" w:rsidRDefault="00A452DD" w:rsidP="00A452D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Kot vhodne podatke za raziskavo bo izvajalec uporabil tudi vse ugotovitve doslej opravljenih raziskav na podobnih objektih HE, ki jih bo smiselno uporabil po preveritvi podobnosti pojavov in robnih pogojev.</w:t>
      </w:r>
    </w:p>
    <w:p w14:paraId="66D487E9" w14:textId="77777777" w:rsidR="00F9091F" w:rsidRPr="00B82CC1" w:rsidRDefault="00F9091F" w:rsidP="0076306C">
      <w:pPr>
        <w:rPr>
          <w:rFonts w:ascii="Arial" w:hAnsi="Arial" w:cs="Arial"/>
          <w:sz w:val="21"/>
          <w:szCs w:val="21"/>
        </w:rPr>
      </w:pPr>
      <w:bookmarkStart w:id="12" w:name="_GRADBENI_DEL"/>
      <w:bookmarkEnd w:id="12"/>
    </w:p>
    <w:p w14:paraId="0CFC9D03" w14:textId="05A08BAB" w:rsidR="006A2E6F" w:rsidRPr="00B82CC1" w:rsidRDefault="00B67654" w:rsidP="00BE5F6A">
      <w:pPr>
        <w:pStyle w:val="Naslov1"/>
        <w:rPr>
          <w:rFonts w:ascii="Arial" w:hAnsi="Arial"/>
          <w:sz w:val="21"/>
          <w:szCs w:val="21"/>
        </w:rPr>
      </w:pPr>
      <w:bookmarkStart w:id="13" w:name="_Toc214618914"/>
      <w:r w:rsidRPr="00B82CC1">
        <w:rPr>
          <w:rFonts w:ascii="Arial" w:hAnsi="Arial"/>
          <w:sz w:val="21"/>
          <w:szCs w:val="21"/>
        </w:rPr>
        <w:t xml:space="preserve">OSTALE </w:t>
      </w:r>
      <w:r w:rsidR="00883182" w:rsidRPr="00B82CC1">
        <w:rPr>
          <w:rFonts w:ascii="Arial" w:hAnsi="Arial"/>
          <w:sz w:val="21"/>
          <w:szCs w:val="21"/>
        </w:rPr>
        <w:t>OBVEZE IZVAJALCA</w:t>
      </w:r>
      <w:bookmarkEnd w:id="13"/>
    </w:p>
    <w:p w14:paraId="119812B5" w14:textId="0E31C7A0" w:rsidR="008C7D88" w:rsidRPr="00B82CC1" w:rsidRDefault="008C7D88" w:rsidP="006A2E6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Izvajalec je dolžan aktivno sodelovati pri pridobivanju podatkov za nalogo in jih pridobiti od naročnika in/ali </w:t>
      </w:r>
      <w:r w:rsidR="00077793" w:rsidRPr="00B82CC1">
        <w:rPr>
          <w:rFonts w:ascii="Arial" w:hAnsi="Arial" w:cs="Arial"/>
          <w:sz w:val="21"/>
          <w:szCs w:val="21"/>
        </w:rPr>
        <w:t>inženirja</w:t>
      </w:r>
      <w:r w:rsidRPr="00B82CC1">
        <w:rPr>
          <w:rFonts w:ascii="Arial" w:hAnsi="Arial" w:cs="Arial"/>
          <w:sz w:val="21"/>
          <w:szCs w:val="21"/>
        </w:rPr>
        <w:t xml:space="preserve"> ter projektanta. Poleg vseh nalog, določenih v vsebini te projektne naloge</w:t>
      </w:r>
      <w:r w:rsidR="000234D6" w:rsidRPr="00B82CC1">
        <w:rPr>
          <w:rFonts w:ascii="Arial" w:hAnsi="Arial" w:cs="Arial"/>
          <w:sz w:val="21"/>
          <w:szCs w:val="21"/>
        </w:rPr>
        <w:t>, ima izvajalec tudi naslednje obveznosti:</w:t>
      </w:r>
    </w:p>
    <w:p w14:paraId="3E0074DD" w14:textId="6D389338" w:rsidR="0069438B" w:rsidRPr="00B82CC1" w:rsidRDefault="0069438B" w:rsidP="00933E24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Strokovno, vestno in kakovostno opravljanje prevzetih storitev v skladu z vsemi veljavnimi predpisi in standardi ter to projektno nalogo.</w:t>
      </w:r>
    </w:p>
    <w:p w14:paraId="329019E1" w14:textId="13086C1D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Naročniku pojasnit</w:t>
      </w:r>
      <w:r w:rsidR="00933E24" w:rsidRPr="00B82CC1">
        <w:rPr>
          <w:rFonts w:ascii="Arial" w:hAnsi="Arial" w:cs="Arial"/>
          <w:sz w:val="21"/>
          <w:szCs w:val="21"/>
        </w:rPr>
        <w:t>i</w:t>
      </w:r>
      <w:r w:rsidRPr="00B82CC1">
        <w:rPr>
          <w:rFonts w:ascii="Arial" w:hAnsi="Arial" w:cs="Arial"/>
          <w:sz w:val="21"/>
          <w:szCs w:val="21"/>
        </w:rPr>
        <w:t xml:space="preserve"> vse nejasnosti glede obsega storitev.</w:t>
      </w:r>
    </w:p>
    <w:p w14:paraId="6FC53852" w14:textId="4F028A71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Zagotoviti ustrezen kader za izvedbo del v predvidenih rokih</w:t>
      </w:r>
      <w:r w:rsidR="00933E24" w:rsidRPr="00B82CC1">
        <w:rPr>
          <w:rFonts w:ascii="Arial" w:hAnsi="Arial" w:cs="Arial"/>
          <w:sz w:val="21"/>
          <w:szCs w:val="21"/>
        </w:rPr>
        <w:t>.</w:t>
      </w:r>
    </w:p>
    <w:p w14:paraId="3D9FB4E0" w14:textId="6943A157" w:rsidR="00933E24" w:rsidRPr="00B82CC1" w:rsidRDefault="00933E24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Storiti vse, kar spada v obseg prevzetih obveznosti, da bodo roki izpolnjeni.</w:t>
      </w:r>
    </w:p>
    <w:p w14:paraId="5D3D8D2D" w14:textId="5C60EABD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Tesno sodelujte z naročnikom in njegovim inženirjem - podjetjem HSE </w:t>
      </w:r>
      <w:proofErr w:type="spellStart"/>
      <w:r w:rsidRPr="00B82CC1">
        <w:rPr>
          <w:rFonts w:ascii="Arial" w:hAnsi="Arial" w:cs="Arial"/>
          <w:sz w:val="21"/>
          <w:szCs w:val="21"/>
        </w:rPr>
        <w:t>Invest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 ter upošteva njihove ekonomske in tehnične pogoje. Sodeluje tudi s </w:t>
      </w:r>
      <w:r w:rsidR="00402680" w:rsidRPr="00B82CC1">
        <w:rPr>
          <w:rFonts w:ascii="Arial" w:hAnsi="Arial" w:cs="Arial"/>
          <w:sz w:val="21"/>
          <w:szCs w:val="21"/>
        </w:rPr>
        <w:t xml:space="preserve">projektantom, </w:t>
      </w:r>
      <w:r w:rsidRPr="00B82CC1">
        <w:rPr>
          <w:rFonts w:ascii="Arial" w:hAnsi="Arial" w:cs="Arial"/>
          <w:sz w:val="21"/>
          <w:szCs w:val="21"/>
        </w:rPr>
        <w:t>konzultantom in recenzentom.</w:t>
      </w:r>
    </w:p>
    <w:p w14:paraId="1D5DD948" w14:textId="77777777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Vse zavezujoče storitve izvajajte gospodarno v korist naročnika.</w:t>
      </w:r>
    </w:p>
    <w:p w14:paraId="12A59D3F" w14:textId="77777777" w:rsidR="004A58B0" w:rsidRPr="00B82CC1" w:rsidRDefault="004A58B0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Na svoje stroške in v roku, ki ga dogovori z naročnikom, izvršiti dopolnitve in spremembe prevzetega obsega storitev, če se ugotovi, da je izvajalec prevzete storitve opravil pomanjkljivo</w:t>
      </w:r>
    </w:p>
    <w:p w14:paraId="3072E7C1" w14:textId="605E09AA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Naročnika obveščati o tekočih vprašanjih in situacijah, ki bi lahko vplivale na izpolnjevanje prevzetih obveznosti.</w:t>
      </w:r>
    </w:p>
    <w:p w14:paraId="4331A770" w14:textId="77777777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Storitve opravljati pregledno in naročniku omogočiti reden vpogled v delo projektne skupine.</w:t>
      </w:r>
    </w:p>
    <w:p w14:paraId="76F51750" w14:textId="7541AC0E" w:rsidR="009601B4" w:rsidRPr="00B82CC1" w:rsidRDefault="009601B4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Sodelovanje na </w:t>
      </w:r>
      <w:r w:rsidR="00027594" w:rsidRPr="00B82CC1">
        <w:rPr>
          <w:rFonts w:ascii="Arial" w:hAnsi="Arial" w:cs="Arial"/>
          <w:sz w:val="21"/>
          <w:szCs w:val="21"/>
        </w:rPr>
        <w:t>usklajevalnih sestankih in prevzemih CFD analiz.</w:t>
      </w:r>
    </w:p>
    <w:p w14:paraId="62F142BC" w14:textId="77777777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Programski paketi, ki se uporabljajo pri izdelavi dokumentacije, morajo biti združljivi s sodobnimi različicami programov: besedilni del v programu WORD, tabele in preglednice v programu EXCEL ter </w:t>
      </w:r>
      <w:proofErr w:type="spellStart"/>
      <w:r w:rsidRPr="00B82CC1">
        <w:rPr>
          <w:rFonts w:ascii="Arial" w:hAnsi="Arial" w:cs="Arial"/>
          <w:sz w:val="21"/>
          <w:szCs w:val="21"/>
        </w:rPr>
        <w:t>časovnice</w:t>
      </w:r>
      <w:proofErr w:type="spellEnd"/>
      <w:r w:rsidRPr="00B82CC1">
        <w:rPr>
          <w:rFonts w:ascii="Arial" w:hAnsi="Arial" w:cs="Arial"/>
          <w:sz w:val="21"/>
          <w:szCs w:val="21"/>
        </w:rPr>
        <w:t xml:space="preserve"> projekta v programu MS PROJECT.</w:t>
      </w:r>
    </w:p>
    <w:p w14:paraId="59EBF550" w14:textId="1DC61817" w:rsidR="0069438B" w:rsidRPr="00B82CC1" w:rsidRDefault="0069438B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Pravočasno mora opozoriti naročnika morebitne pomanjkljivosti, povezane s potrebnimi osnovami za dokončanje naloge</w:t>
      </w:r>
      <w:r w:rsidR="00D3711D" w:rsidRPr="00B82CC1">
        <w:rPr>
          <w:rFonts w:ascii="Arial" w:hAnsi="Arial" w:cs="Arial"/>
          <w:sz w:val="21"/>
          <w:szCs w:val="21"/>
        </w:rPr>
        <w:t>.</w:t>
      </w:r>
    </w:p>
    <w:p w14:paraId="61B1590B" w14:textId="2273A8BB" w:rsidR="00D3711D" w:rsidRPr="00B82CC1" w:rsidRDefault="00D3711D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Sodelovati na usklajevalnih sestankih in predstavitvah.</w:t>
      </w:r>
    </w:p>
    <w:p w14:paraId="4EEF2B64" w14:textId="3F2FD9CB" w:rsidR="00D3711D" w:rsidRPr="00B82CC1" w:rsidRDefault="00D3711D" w:rsidP="0069438B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Dopolniti recenzirano gradivo.</w:t>
      </w:r>
    </w:p>
    <w:p w14:paraId="2CED40A4" w14:textId="77777777" w:rsidR="0053486E" w:rsidRPr="00B82CC1" w:rsidRDefault="0053486E" w:rsidP="0053486E">
      <w:pPr>
        <w:rPr>
          <w:rFonts w:ascii="Arial" w:hAnsi="Arial" w:cs="Arial"/>
          <w:sz w:val="21"/>
          <w:szCs w:val="21"/>
        </w:rPr>
      </w:pPr>
    </w:p>
    <w:p w14:paraId="51696566" w14:textId="5A434843" w:rsidR="424DF9B3" w:rsidRPr="00B82CC1" w:rsidRDefault="424DF9B3" w:rsidP="00BE5F6A">
      <w:pPr>
        <w:pStyle w:val="Naslov1"/>
        <w:rPr>
          <w:rFonts w:ascii="Arial" w:hAnsi="Arial"/>
          <w:sz w:val="21"/>
          <w:szCs w:val="21"/>
        </w:rPr>
      </w:pPr>
      <w:bookmarkStart w:id="14" w:name="_Toc214618915"/>
      <w:r w:rsidRPr="00B82CC1">
        <w:rPr>
          <w:rFonts w:ascii="Arial" w:hAnsi="Arial"/>
          <w:sz w:val="21"/>
          <w:szCs w:val="21"/>
        </w:rPr>
        <w:t>OBVEZE NAROČNIKA</w:t>
      </w:r>
      <w:bookmarkEnd w:id="14"/>
    </w:p>
    <w:p w14:paraId="26991C98" w14:textId="7312624E" w:rsidR="007671B3" w:rsidRPr="00B82CC1" w:rsidRDefault="007671B3" w:rsidP="007671B3">
      <w:pPr>
        <w:spacing w:after="60" w:line="280" w:lineRule="exact"/>
        <w:rPr>
          <w:rFonts w:ascii="Arial" w:hAnsi="Arial" w:cs="Arial"/>
          <w:bCs/>
          <w:sz w:val="21"/>
          <w:szCs w:val="21"/>
        </w:rPr>
      </w:pPr>
      <w:r w:rsidRPr="00B82CC1">
        <w:rPr>
          <w:rFonts w:ascii="Arial" w:hAnsi="Arial" w:cs="Arial"/>
          <w:bCs/>
          <w:sz w:val="21"/>
          <w:szCs w:val="21"/>
        </w:rPr>
        <w:t>Naročnik</w:t>
      </w:r>
      <w:r w:rsidR="00BB3DB6" w:rsidRPr="00B82CC1">
        <w:rPr>
          <w:rFonts w:ascii="Arial" w:hAnsi="Arial" w:cs="Arial"/>
          <w:bCs/>
          <w:sz w:val="21"/>
          <w:szCs w:val="21"/>
        </w:rPr>
        <w:t xml:space="preserve"> se zavezuje, da bo</w:t>
      </w:r>
      <w:r w:rsidRPr="00B82CC1">
        <w:rPr>
          <w:rFonts w:ascii="Arial" w:hAnsi="Arial" w:cs="Arial"/>
          <w:bCs/>
          <w:sz w:val="21"/>
          <w:szCs w:val="21"/>
        </w:rPr>
        <w:t>:</w:t>
      </w:r>
    </w:p>
    <w:p w14:paraId="5AEABED2" w14:textId="6068D92E" w:rsidR="007671B3" w:rsidRPr="00B82CC1" w:rsidRDefault="00875A34" w:rsidP="00FE58CC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zagotovil </w:t>
      </w:r>
      <w:r w:rsidR="001B66AA" w:rsidRPr="00B82CC1">
        <w:rPr>
          <w:rFonts w:ascii="Arial" w:hAnsi="Arial" w:cs="Arial"/>
          <w:sz w:val="21"/>
          <w:szCs w:val="21"/>
        </w:rPr>
        <w:t>vhodne podatke</w:t>
      </w:r>
      <w:r w:rsidRPr="00B82CC1">
        <w:rPr>
          <w:rFonts w:ascii="Arial" w:hAnsi="Arial" w:cs="Arial"/>
          <w:sz w:val="21"/>
          <w:szCs w:val="21"/>
        </w:rPr>
        <w:t xml:space="preserve">, kot opredeljeno v poglavju </w:t>
      </w:r>
      <w:r w:rsidR="00010FBE" w:rsidRPr="00B82CC1">
        <w:rPr>
          <w:rFonts w:ascii="Arial" w:hAnsi="Arial" w:cs="Arial"/>
          <w:sz w:val="21"/>
          <w:szCs w:val="21"/>
        </w:rPr>
        <w:t>7</w:t>
      </w:r>
      <w:r w:rsidRPr="00B82CC1">
        <w:rPr>
          <w:rFonts w:ascii="Arial" w:hAnsi="Arial" w:cs="Arial"/>
          <w:sz w:val="21"/>
          <w:szCs w:val="21"/>
        </w:rPr>
        <w:t xml:space="preserve"> </w:t>
      </w:r>
      <w:r w:rsidR="001B66AA" w:rsidRPr="00B82CC1">
        <w:rPr>
          <w:rFonts w:ascii="Arial" w:hAnsi="Arial" w:cs="Arial"/>
          <w:sz w:val="21"/>
          <w:szCs w:val="21"/>
        </w:rPr>
        <w:t>(v elektronski obliki)</w:t>
      </w:r>
      <w:r w:rsidR="007671B3" w:rsidRPr="00B82CC1">
        <w:rPr>
          <w:rFonts w:ascii="Arial" w:hAnsi="Arial" w:cs="Arial"/>
          <w:sz w:val="21"/>
          <w:szCs w:val="21"/>
        </w:rPr>
        <w:t>,</w:t>
      </w:r>
    </w:p>
    <w:p w14:paraId="303AD609" w14:textId="466E7D9E" w:rsidR="009A7774" w:rsidRPr="00B82CC1" w:rsidRDefault="00875A34" w:rsidP="370F0CA8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imenoval</w:t>
      </w:r>
      <w:r w:rsidR="007671B3" w:rsidRPr="00B82CC1">
        <w:rPr>
          <w:rFonts w:ascii="Arial" w:hAnsi="Arial" w:cs="Arial"/>
          <w:sz w:val="21"/>
          <w:szCs w:val="21"/>
        </w:rPr>
        <w:t xml:space="preserve"> kontaktno osebo, ki bo na voljo za dodatna pojasnila</w:t>
      </w:r>
      <w:r w:rsidR="00177360" w:rsidRPr="00B82CC1">
        <w:rPr>
          <w:rFonts w:ascii="Arial" w:hAnsi="Arial" w:cs="Arial"/>
          <w:sz w:val="21"/>
          <w:szCs w:val="21"/>
        </w:rPr>
        <w:t xml:space="preserve"> in</w:t>
      </w:r>
    </w:p>
    <w:p w14:paraId="0282096E" w14:textId="5260EDA9" w:rsidR="007671B3" w:rsidRPr="00B82CC1" w:rsidRDefault="009A7774" w:rsidP="00FE58CC">
      <w:pPr>
        <w:pStyle w:val="Odstavekseznama"/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bo pregledal </w:t>
      </w:r>
      <w:r w:rsidR="00875A34" w:rsidRPr="00B82CC1">
        <w:rPr>
          <w:rFonts w:ascii="Arial" w:hAnsi="Arial" w:cs="Arial"/>
          <w:sz w:val="21"/>
          <w:szCs w:val="21"/>
        </w:rPr>
        <w:t xml:space="preserve">predano dokumentacijo in </w:t>
      </w:r>
      <w:r w:rsidR="004B6DAD" w:rsidRPr="00B82CC1">
        <w:rPr>
          <w:rFonts w:ascii="Arial" w:hAnsi="Arial" w:cs="Arial"/>
          <w:sz w:val="21"/>
          <w:szCs w:val="21"/>
        </w:rPr>
        <w:t>podal pripombe</w:t>
      </w:r>
      <w:r w:rsidR="007671B3" w:rsidRPr="00B82CC1">
        <w:rPr>
          <w:rFonts w:ascii="Arial" w:hAnsi="Arial" w:cs="Arial"/>
          <w:sz w:val="21"/>
          <w:szCs w:val="21"/>
        </w:rPr>
        <w:t>.</w:t>
      </w:r>
    </w:p>
    <w:p w14:paraId="4AC7718F" w14:textId="77777777" w:rsidR="00306264" w:rsidRPr="00B82CC1" w:rsidRDefault="00306264" w:rsidP="000654ED">
      <w:pPr>
        <w:rPr>
          <w:rFonts w:ascii="Arial" w:hAnsi="Arial" w:cs="Arial"/>
          <w:sz w:val="21"/>
          <w:szCs w:val="21"/>
        </w:rPr>
      </w:pPr>
    </w:p>
    <w:p w14:paraId="71AED1AB" w14:textId="4FEBA5B2" w:rsidR="424DF9B3" w:rsidRPr="00B82CC1" w:rsidRDefault="424DF9B3" w:rsidP="00BE5F6A">
      <w:pPr>
        <w:pStyle w:val="Naslov1"/>
        <w:rPr>
          <w:rFonts w:ascii="Arial" w:hAnsi="Arial"/>
          <w:sz w:val="21"/>
          <w:szCs w:val="21"/>
        </w:rPr>
      </w:pPr>
      <w:bookmarkStart w:id="15" w:name="_Toc214618916"/>
      <w:r w:rsidRPr="00B82CC1">
        <w:rPr>
          <w:rFonts w:ascii="Arial" w:hAnsi="Arial"/>
          <w:sz w:val="21"/>
          <w:szCs w:val="21"/>
        </w:rPr>
        <w:t>PLAČILNI POGOJI</w:t>
      </w:r>
      <w:bookmarkEnd w:id="15"/>
    </w:p>
    <w:p w14:paraId="2E56A841" w14:textId="766BB1E5" w:rsidR="0095552D" w:rsidRPr="00B82CC1" w:rsidRDefault="0095552D" w:rsidP="0095552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Obračun se izvrši na osnovi </w:t>
      </w:r>
      <w:r w:rsidR="004F58A7" w:rsidRPr="00B82CC1">
        <w:rPr>
          <w:rFonts w:ascii="Arial" w:hAnsi="Arial" w:cs="Arial"/>
          <w:sz w:val="21"/>
          <w:szCs w:val="21"/>
        </w:rPr>
        <w:t xml:space="preserve">ponudbenega </w:t>
      </w:r>
      <w:r w:rsidRPr="00B82CC1">
        <w:rPr>
          <w:rFonts w:ascii="Arial" w:hAnsi="Arial" w:cs="Arial"/>
          <w:sz w:val="21"/>
          <w:szCs w:val="21"/>
        </w:rPr>
        <w:t xml:space="preserve">cenika </w:t>
      </w:r>
      <w:r w:rsidR="00060C37" w:rsidRPr="00B82CC1">
        <w:rPr>
          <w:rFonts w:ascii="Arial" w:hAnsi="Arial" w:cs="Arial"/>
          <w:sz w:val="21"/>
          <w:szCs w:val="21"/>
        </w:rPr>
        <w:t>(</w:t>
      </w:r>
      <w:r w:rsidR="001C561D" w:rsidRPr="00B82CC1">
        <w:rPr>
          <w:rFonts w:ascii="Arial" w:hAnsi="Arial" w:cs="Arial"/>
          <w:sz w:val="21"/>
          <w:szCs w:val="21"/>
        </w:rPr>
        <w:t xml:space="preserve">priloga </w:t>
      </w:r>
      <w:r w:rsidR="00077793" w:rsidRPr="00B82CC1">
        <w:rPr>
          <w:rFonts w:ascii="Arial" w:hAnsi="Arial" w:cs="Arial"/>
          <w:sz w:val="21"/>
          <w:szCs w:val="21"/>
        </w:rPr>
        <w:t>1</w:t>
      </w:r>
      <w:r w:rsidR="001C561D" w:rsidRPr="00B82CC1">
        <w:rPr>
          <w:rFonts w:ascii="Arial" w:hAnsi="Arial" w:cs="Arial"/>
          <w:sz w:val="21"/>
          <w:szCs w:val="21"/>
        </w:rPr>
        <w:t xml:space="preserve">) </w:t>
      </w:r>
      <w:r w:rsidRPr="00B82CC1">
        <w:rPr>
          <w:rFonts w:ascii="Arial" w:hAnsi="Arial" w:cs="Arial"/>
          <w:sz w:val="21"/>
          <w:szCs w:val="21"/>
        </w:rPr>
        <w:t xml:space="preserve">po dejansko opravljenem delu. Izvajalec k računu priloži s strani naročnikovega predstavnika potrjeno </w:t>
      </w:r>
      <w:r w:rsidR="00F0006E" w:rsidRPr="00B82CC1">
        <w:rPr>
          <w:rFonts w:ascii="Arial" w:hAnsi="Arial" w:cs="Arial"/>
          <w:sz w:val="21"/>
          <w:szCs w:val="21"/>
        </w:rPr>
        <w:t xml:space="preserve">mesečno </w:t>
      </w:r>
      <w:r w:rsidRPr="00B82CC1">
        <w:rPr>
          <w:rFonts w:ascii="Arial" w:hAnsi="Arial" w:cs="Arial"/>
          <w:sz w:val="21"/>
          <w:szCs w:val="21"/>
        </w:rPr>
        <w:t xml:space="preserve">situacijo o stopnji gotovosti. </w:t>
      </w:r>
      <w:r w:rsidR="001278E6" w:rsidRPr="00B82CC1">
        <w:rPr>
          <w:rFonts w:ascii="Arial" w:hAnsi="Arial" w:cs="Arial"/>
          <w:sz w:val="21"/>
          <w:szCs w:val="21"/>
        </w:rPr>
        <w:t>Na računu mora biti navede</w:t>
      </w:r>
      <w:r w:rsidR="0040056C" w:rsidRPr="00B82CC1">
        <w:rPr>
          <w:rFonts w:ascii="Arial" w:hAnsi="Arial" w:cs="Arial"/>
          <w:sz w:val="21"/>
          <w:szCs w:val="21"/>
        </w:rPr>
        <w:t xml:space="preserve">na vrednost trenutnega računa, že obračunanega zneska in </w:t>
      </w:r>
      <w:r w:rsidR="0053518B" w:rsidRPr="00B82CC1">
        <w:rPr>
          <w:rFonts w:ascii="Arial" w:hAnsi="Arial" w:cs="Arial"/>
          <w:sz w:val="21"/>
          <w:szCs w:val="21"/>
        </w:rPr>
        <w:t>skupaj</w:t>
      </w:r>
      <w:r w:rsidR="0040056C" w:rsidRPr="00B82CC1">
        <w:rPr>
          <w:rFonts w:ascii="Arial" w:hAnsi="Arial" w:cs="Arial"/>
          <w:sz w:val="21"/>
          <w:szCs w:val="21"/>
        </w:rPr>
        <w:t xml:space="preserve">. Ločeno mora biti prikazan tudi DDV. </w:t>
      </w:r>
      <w:r w:rsidRPr="00B82CC1">
        <w:rPr>
          <w:rFonts w:ascii="Arial" w:hAnsi="Arial" w:cs="Arial"/>
          <w:sz w:val="21"/>
          <w:szCs w:val="21"/>
        </w:rPr>
        <w:t xml:space="preserve">Rok plačila je </w:t>
      </w:r>
      <w:r w:rsidR="00637EAB" w:rsidRPr="00B82CC1">
        <w:rPr>
          <w:rFonts w:ascii="Arial" w:hAnsi="Arial" w:cs="Arial"/>
          <w:sz w:val="21"/>
          <w:szCs w:val="21"/>
        </w:rPr>
        <w:t xml:space="preserve">45 </w:t>
      </w:r>
      <w:r w:rsidRPr="00B82CC1">
        <w:rPr>
          <w:rFonts w:ascii="Arial" w:hAnsi="Arial" w:cs="Arial"/>
          <w:sz w:val="21"/>
          <w:szCs w:val="21"/>
        </w:rPr>
        <w:t xml:space="preserve">dni od dneva </w:t>
      </w:r>
      <w:r w:rsidR="00BC77AE" w:rsidRPr="00B82CC1">
        <w:rPr>
          <w:rFonts w:ascii="Arial" w:hAnsi="Arial" w:cs="Arial"/>
          <w:sz w:val="21"/>
          <w:szCs w:val="21"/>
        </w:rPr>
        <w:t xml:space="preserve">prejema </w:t>
      </w:r>
      <w:r w:rsidRPr="00B82CC1">
        <w:rPr>
          <w:rFonts w:ascii="Arial" w:hAnsi="Arial" w:cs="Arial"/>
          <w:sz w:val="21"/>
          <w:szCs w:val="21"/>
        </w:rPr>
        <w:t>računa.</w:t>
      </w:r>
    </w:p>
    <w:p w14:paraId="1E4076E8" w14:textId="6285A3AC" w:rsidR="0095552D" w:rsidRPr="00B82CC1" w:rsidRDefault="0095552D" w:rsidP="5F8A2382">
      <w:pPr>
        <w:rPr>
          <w:rFonts w:ascii="Arial" w:hAnsi="Arial" w:cs="Arial"/>
          <w:sz w:val="21"/>
          <w:szCs w:val="21"/>
        </w:rPr>
      </w:pPr>
    </w:p>
    <w:p w14:paraId="7C093C89" w14:textId="77777777" w:rsidR="006A2E6F" w:rsidRPr="00B82CC1" w:rsidRDefault="006A2E6F" w:rsidP="00BE5F6A">
      <w:pPr>
        <w:pStyle w:val="Naslov1"/>
        <w:rPr>
          <w:rFonts w:ascii="Arial" w:hAnsi="Arial"/>
          <w:sz w:val="21"/>
          <w:szCs w:val="21"/>
        </w:rPr>
      </w:pPr>
      <w:bookmarkStart w:id="16" w:name="_Toc214618917"/>
      <w:r w:rsidRPr="00B82CC1">
        <w:rPr>
          <w:rFonts w:ascii="Arial" w:hAnsi="Arial"/>
          <w:sz w:val="21"/>
          <w:szCs w:val="21"/>
        </w:rPr>
        <w:lastRenderedPageBreak/>
        <w:t>TERMINSKI PLAN IZDELAVE DOKUMENTACIJE</w:t>
      </w:r>
      <w:bookmarkEnd w:id="16"/>
    </w:p>
    <w:p w14:paraId="09644298" w14:textId="69B823D4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Pri izdelavi </w:t>
      </w:r>
      <w:r w:rsidR="009C3B6D" w:rsidRPr="00B82CC1">
        <w:rPr>
          <w:rFonts w:ascii="Arial" w:hAnsi="Arial" w:cs="Arial"/>
          <w:sz w:val="21"/>
          <w:szCs w:val="21"/>
        </w:rPr>
        <w:t>dokumentacije po tej PN</w:t>
      </w:r>
      <w:r w:rsidRPr="00B82CC1">
        <w:rPr>
          <w:rFonts w:ascii="Arial" w:hAnsi="Arial" w:cs="Arial"/>
          <w:sz w:val="21"/>
          <w:szCs w:val="21"/>
        </w:rPr>
        <w:t xml:space="preserve"> je potrebno upoštevati </w:t>
      </w:r>
      <w:r w:rsidR="00DE2F5C" w:rsidRPr="00B82CC1">
        <w:rPr>
          <w:rFonts w:ascii="Arial" w:hAnsi="Arial" w:cs="Arial"/>
          <w:sz w:val="21"/>
          <w:szCs w:val="21"/>
        </w:rPr>
        <w:t>spodaj navedene terminske roke</w:t>
      </w:r>
      <w:r w:rsidRPr="00B82CC1">
        <w:rPr>
          <w:rFonts w:ascii="Arial" w:hAnsi="Arial" w:cs="Arial"/>
          <w:sz w:val="21"/>
          <w:szCs w:val="21"/>
        </w:rPr>
        <w:t>, ki pa se lahko spreminja</w:t>
      </w:r>
      <w:r w:rsidR="00DE2F5C" w:rsidRPr="00B82CC1">
        <w:rPr>
          <w:rFonts w:ascii="Arial" w:hAnsi="Arial" w:cs="Arial"/>
          <w:sz w:val="21"/>
          <w:szCs w:val="21"/>
        </w:rPr>
        <w:t>jo</w:t>
      </w:r>
      <w:r w:rsidRPr="00B82CC1">
        <w:rPr>
          <w:rFonts w:ascii="Arial" w:hAnsi="Arial" w:cs="Arial"/>
          <w:sz w:val="21"/>
          <w:szCs w:val="21"/>
        </w:rPr>
        <w:t xml:space="preserve"> v primeru sprememb ali dodatnih zahtev s strani </w:t>
      </w:r>
      <w:r w:rsidR="001D3E5A" w:rsidRPr="00B82CC1">
        <w:rPr>
          <w:rFonts w:ascii="Arial" w:hAnsi="Arial" w:cs="Arial"/>
          <w:sz w:val="21"/>
          <w:szCs w:val="21"/>
        </w:rPr>
        <w:t>naročni</w:t>
      </w:r>
      <w:r w:rsidR="00616254" w:rsidRPr="00B82CC1">
        <w:rPr>
          <w:rFonts w:ascii="Arial" w:hAnsi="Arial" w:cs="Arial"/>
          <w:sz w:val="21"/>
          <w:szCs w:val="21"/>
        </w:rPr>
        <w:t>ka</w:t>
      </w:r>
      <w:r w:rsidR="00DE2F5C" w:rsidRPr="00B82CC1">
        <w:rPr>
          <w:rFonts w:ascii="Arial" w:hAnsi="Arial" w:cs="Arial"/>
          <w:sz w:val="21"/>
          <w:szCs w:val="21"/>
        </w:rPr>
        <w:t xml:space="preserve">. </w:t>
      </w:r>
    </w:p>
    <w:p w14:paraId="665B6735" w14:textId="77777777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</w:p>
    <w:p w14:paraId="3658CFB9" w14:textId="53C1E61A" w:rsidR="00702BD7" w:rsidRPr="00B82CC1" w:rsidRDefault="00C63E3E" w:rsidP="00982735">
      <w:pPr>
        <w:pStyle w:val="Napis"/>
        <w:rPr>
          <w:rFonts w:ascii="Arial" w:hAnsi="Arial" w:cs="Arial"/>
          <w:sz w:val="21"/>
          <w:szCs w:val="21"/>
        </w:rPr>
      </w:pPr>
      <w:bookmarkStart w:id="17" w:name="_Toc213851923"/>
      <w:r w:rsidRPr="00B82CC1">
        <w:rPr>
          <w:rFonts w:ascii="Arial" w:hAnsi="Arial" w:cs="Arial"/>
          <w:sz w:val="21"/>
          <w:szCs w:val="21"/>
        </w:rPr>
        <w:t xml:space="preserve">Tabela </w:t>
      </w:r>
      <w:r w:rsidR="003F73DD" w:rsidRPr="00B82CC1">
        <w:rPr>
          <w:rFonts w:ascii="Arial" w:hAnsi="Arial" w:cs="Arial"/>
          <w:sz w:val="21"/>
          <w:szCs w:val="21"/>
        </w:rPr>
        <w:fldChar w:fldCharType="begin"/>
      </w:r>
      <w:r w:rsidR="003F73DD" w:rsidRPr="00B82CC1">
        <w:rPr>
          <w:rFonts w:ascii="Arial" w:hAnsi="Arial" w:cs="Arial"/>
          <w:sz w:val="21"/>
          <w:szCs w:val="21"/>
        </w:rPr>
        <w:instrText xml:space="preserve"> SEQ Tabela \* ARABIC </w:instrText>
      </w:r>
      <w:r w:rsidR="003F73DD" w:rsidRPr="00B82CC1">
        <w:rPr>
          <w:rFonts w:ascii="Arial" w:hAnsi="Arial" w:cs="Arial"/>
          <w:sz w:val="21"/>
          <w:szCs w:val="21"/>
        </w:rPr>
        <w:fldChar w:fldCharType="separate"/>
      </w:r>
      <w:r w:rsidR="00CC36D1" w:rsidRPr="00B82CC1">
        <w:rPr>
          <w:rFonts w:ascii="Arial" w:hAnsi="Arial" w:cs="Arial"/>
          <w:noProof/>
          <w:sz w:val="21"/>
          <w:szCs w:val="21"/>
        </w:rPr>
        <w:t>1</w:t>
      </w:r>
      <w:r w:rsidR="003F73DD" w:rsidRPr="00B82CC1">
        <w:rPr>
          <w:rFonts w:ascii="Arial" w:hAnsi="Arial" w:cs="Arial"/>
          <w:noProof/>
          <w:sz w:val="21"/>
          <w:szCs w:val="21"/>
        </w:rPr>
        <w:fldChar w:fldCharType="end"/>
      </w:r>
      <w:r w:rsidRPr="00B82CC1">
        <w:rPr>
          <w:rFonts w:ascii="Arial" w:hAnsi="Arial" w:cs="Arial"/>
          <w:sz w:val="21"/>
          <w:szCs w:val="21"/>
        </w:rPr>
        <w:t xml:space="preserve">: </w:t>
      </w:r>
      <w:r w:rsidR="006A2E6F" w:rsidRPr="00B82CC1">
        <w:rPr>
          <w:rFonts w:ascii="Arial" w:hAnsi="Arial" w:cs="Arial"/>
          <w:sz w:val="21"/>
          <w:szCs w:val="21"/>
        </w:rPr>
        <w:t>Predviden terminski okvir za izdelavo dokumentacije:</w:t>
      </w:r>
      <w:bookmarkEnd w:id="17"/>
      <w:r w:rsidR="006A2E6F" w:rsidRPr="00B82CC1">
        <w:rPr>
          <w:rFonts w:ascii="Arial" w:hAnsi="Arial" w:cs="Arial"/>
          <w:sz w:val="21"/>
          <w:szCs w:val="21"/>
        </w:rPr>
        <w:t xml:space="preserve"> </w:t>
      </w:r>
    </w:p>
    <w:tbl>
      <w:tblPr>
        <w:tblStyle w:val="Tabelamrea"/>
        <w:tblW w:w="9356" w:type="dxa"/>
        <w:tblBorders>
          <w:top w:val="dotted" w:sz="6" w:space="0" w:color="auto"/>
          <w:left w:val="none" w:sz="0" w:space="0" w:color="auto"/>
          <w:bottom w:val="dotted" w:sz="6" w:space="0" w:color="auto"/>
          <w:right w:val="none" w:sz="0" w:space="0" w:color="auto"/>
          <w:insideH w:val="dotted" w:sz="6" w:space="0" w:color="auto"/>
          <w:insideV w:val="dotted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6607"/>
        <w:gridCol w:w="2126"/>
      </w:tblGrid>
      <w:tr w:rsidR="00E50970" w:rsidRPr="00B82CC1" w14:paraId="4870480C" w14:textId="5F498FE1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065B1930" w14:textId="3132FDFB" w:rsidR="00E50970" w:rsidRPr="00B82CC1" w:rsidRDefault="00E50970" w:rsidP="5F8A2382">
            <w:pPr>
              <w:rPr>
                <w:rFonts w:ascii="Arial" w:eastAsia="Arial" w:hAnsi="Arial" w:cs="Arial"/>
                <w:color w:val="0070C0"/>
                <w:sz w:val="21"/>
                <w:szCs w:val="21"/>
              </w:rPr>
            </w:pPr>
            <w:r w:rsidRPr="00B82CC1">
              <w:rPr>
                <w:rFonts w:ascii="Arial" w:eastAsia="Arial" w:hAnsi="Arial" w:cs="Arial"/>
                <w:b/>
                <w:bCs/>
                <w:color w:val="0070C0"/>
                <w:sz w:val="21"/>
                <w:szCs w:val="21"/>
              </w:rPr>
              <w:t>Poz.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4E50F427" w14:textId="24F40592" w:rsidR="00E50970" w:rsidRPr="00B82CC1" w:rsidRDefault="00E50970" w:rsidP="5F8A2382">
            <w:pPr>
              <w:rPr>
                <w:rFonts w:ascii="Arial" w:eastAsia="Arial" w:hAnsi="Arial" w:cs="Arial"/>
                <w:color w:val="0070C0"/>
                <w:sz w:val="21"/>
                <w:szCs w:val="21"/>
              </w:rPr>
            </w:pPr>
            <w:r w:rsidRPr="00B82CC1">
              <w:rPr>
                <w:rFonts w:ascii="Arial" w:eastAsia="Arial" w:hAnsi="Arial" w:cs="Arial"/>
                <w:b/>
                <w:bCs/>
                <w:color w:val="0070C0"/>
                <w:sz w:val="21"/>
                <w:szCs w:val="21"/>
              </w:rPr>
              <w:t>Opis aktivnosti</w:t>
            </w:r>
          </w:p>
        </w:tc>
        <w:tc>
          <w:tcPr>
            <w:tcW w:w="2126" w:type="dxa"/>
          </w:tcPr>
          <w:p w14:paraId="24218EC5" w14:textId="228E0D61" w:rsidR="00E50970" w:rsidRPr="00B82CC1" w:rsidRDefault="00E50970" w:rsidP="5F8A2382">
            <w:pPr>
              <w:jc w:val="right"/>
              <w:rPr>
                <w:rFonts w:ascii="Arial" w:eastAsia="Arial" w:hAnsi="Arial" w:cs="Arial"/>
                <w:b/>
                <w:bCs/>
                <w:color w:val="0070C0"/>
                <w:sz w:val="21"/>
                <w:szCs w:val="21"/>
              </w:rPr>
            </w:pPr>
            <w:r w:rsidRPr="00B82CC1">
              <w:rPr>
                <w:rFonts w:ascii="Arial" w:eastAsia="Arial" w:hAnsi="Arial" w:cs="Arial"/>
                <w:b/>
                <w:bCs/>
                <w:color w:val="0070C0"/>
                <w:sz w:val="21"/>
                <w:szCs w:val="21"/>
              </w:rPr>
              <w:t xml:space="preserve">Okvirni roki </w:t>
            </w:r>
          </w:p>
        </w:tc>
      </w:tr>
      <w:tr w:rsidR="00E50970" w:rsidRPr="00B82CC1" w14:paraId="40BB808A" w14:textId="30EF0E11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37A92F2C" w14:textId="1D945EBA" w:rsidR="00E50970" w:rsidRPr="00B82CC1" w:rsidRDefault="00E50970" w:rsidP="5F8A2382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73E7F957" w14:textId="7256246E" w:rsidR="00E50970" w:rsidRPr="00B82CC1" w:rsidRDefault="00E50970" w:rsidP="5F8A2382">
            <w:pPr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Podpis pogodbe</w:t>
            </w:r>
          </w:p>
        </w:tc>
        <w:tc>
          <w:tcPr>
            <w:tcW w:w="2126" w:type="dxa"/>
          </w:tcPr>
          <w:p w14:paraId="5DFB81B5" w14:textId="2C1282B0" w:rsidR="00E50970" w:rsidRPr="00B82CC1" w:rsidRDefault="001C2C3F" w:rsidP="5F8A2382">
            <w:pPr>
              <w:contextualSpacing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februar</w:t>
            </w:r>
            <w:r w:rsidR="003C13C1" w:rsidRPr="00B82CC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50970" w:rsidRPr="00B82CC1">
              <w:rPr>
                <w:rFonts w:ascii="Arial" w:hAnsi="Arial" w:cs="Arial"/>
                <w:sz w:val="21"/>
                <w:szCs w:val="21"/>
              </w:rPr>
              <w:t>202</w:t>
            </w:r>
            <w:r w:rsidR="00957860" w:rsidRPr="00B82CC1">
              <w:rPr>
                <w:rFonts w:ascii="Arial" w:hAnsi="Arial" w:cs="Arial"/>
                <w:sz w:val="21"/>
                <w:szCs w:val="21"/>
              </w:rPr>
              <w:t>6</w:t>
            </w:r>
          </w:p>
        </w:tc>
      </w:tr>
      <w:tr w:rsidR="00E50970" w:rsidRPr="00B82CC1" w14:paraId="3515B97C" w14:textId="06ED9718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73877820" w14:textId="0664DCDC" w:rsidR="00E50970" w:rsidRPr="00B82CC1" w:rsidRDefault="002F52CF" w:rsidP="009A391D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7CBA781A" w14:textId="280C2F2C" w:rsidR="00E50970" w:rsidRPr="00B82CC1" w:rsidRDefault="004164BB" w:rsidP="009A391D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 xml:space="preserve">Priprava, izdelava in </w:t>
            </w:r>
            <w:r w:rsidR="00650035" w:rsidRPr="00B82CC1">
              <w:rPr>
                <w:rFonts w:ascii="Arial" w:hAnsi="Arial" w:cs="Arial"/>
                <w:sz w:val="21"/>
                <w:szCs w:val="21"/>
              </w:rPr>
              <w:t>umerjanje</w:t>
            </w:r>
            <w:r w:rsidRPr="00B82CC1">
              <w:rPr>
                <w:rFonts w:ascii="Arial" w:hAnsi="Arial" w:cs="Arial"/>
                <w:sz w:val="21"/>
                <w:szCs w:val="21"/>
              </w:rPr>
              <w:t xml:space="preserve"> hidravličnih modelov</w:t>
            </w:r>
          </w:p>
        </w:tc>
        <w:tc>
          <w:tcPr>
            <w:tcW w:w="2126" w:type="dxa"/>
          </w:tcPr>
          <w:p w14:paraId="63CA1A01" w14:textId="7233D66D" w:rsidR="00E50970" w:rsidRPr="00B82CC1" w:rsidRDefault="0002134B" w:rsidP="009A391D">
            <w:pPr>
              <w:contextualSpacing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3</w:t>
            </w:r>
            <w:r w:rsidR="00AF1E7B" w:rsidRPr="00B82CC1">
              <w:rPr>
                <w:rFonts w:ascii="Arial" w:hAnsi="Arial" w:cs="Arial"/>
                <w:sz w:val="21"/>
                <w:szCs w:val="21"/>
              </w:rPr>
              <w:t xml:space="preserve"> mesec</w:t>
            </w:r>
            <w:r w:rsidR="008B68B3" w:rsidRPr="00B82CC1">
              <w:rPr>
                <w:rFonts w:ascii="Arial" w:hAnsi="Arial" w:cs="Arial"/>
                <w:sz w:val="21"/>
                <w:szCs w:val="21"/>
              </w:rPr>
              <w:t>i</w:t>
            </w:r>
          </w:p>
        </w:tc>
      </w:tr>
      <w:tr w:rsidR="00957860" w:rsidRPr="00B82CC1" w14:paraId="1B62B7D5" w14:textId="77777777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0E59C9D4" w14:textId="5AC9DA96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25A09159" w14:textId="604C563C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 xml:space="preserve">Raziskave in optimizacija </w:t>
            </w:r>
            <w:r w:rsidRPr="00B82CC1">
              <w:rPr>
                <w:rFonts w:ascii="Arial" w:hAnsi="Arial" w:cs="Arial"/>
                <w:b/>
                <w:bCs/>
                <w:sz w:val="21"/>
                <w:szCs w:val="21"/>
              </w:rPr>
              <w:t>spodnjega</w:t>
            </w:r>
            <w:r w:rsidRPr="00B82CC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82CC1">
              <w:rPr>
                <w:rFonts w:ascii="Arial" w:hAnsi="Arial" w:cs="Arial"/>
                <w:sz w:val="21"/>
                <w:szCs w:val="21"/>
              </w:rPr>
              <w:t>vtočno</w:t>
            </w:r>
            <w:proofErr w:type="spellEnd"/>
            <w:r w:rsidRPr="00B82CC1">
              <w:rPr>
                <w:rFonts w:ascii="Arial" w:hAnsi="Arial" w:cs="Arial"/>
                <w:sz w:val="21"/>
                <w:szCs w:val="21"/>
              </w:rPr>
              <w:t xml:space="preserve"> iztočnega objekta</w:t>
            </w:r>
          </w:p>
        </w:tc>
        <w:tc>
          <w:tcPr>
            <w:tcW w:w="2126" w:type="dxa"/>
          </w:tcPr>
          <w:p w14:paraId="1BF4DA2D" w14:textId="6B951F26" w:rsidR="00957860" w:rsidRPr="00B82CC1" w:rsidRDefault="00957860" w:rsidP="0095786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4 mesecev</w:t>
            </w:r>
          </w:p>
        </w:tc>
      </w:tr>
      <w:tr w:rsidR="00957860" w:rsidRPr="00B82CC1" w14:paraId="076F1530" w14:textId="77777777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4166927B" w14:textId="2D41F51C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4.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170E5B5E" w14:textId="6767690B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 xml:space="preserve">Izdelava osnutka poročila </w:t>
            </w:r>
            <w:r w:rsidRPr="00B82CC1">
              <w:rPr>
                <w:rFonts w:ascii="Arial" w:hAnsi="Arial" w:cs="Arial"/>
                <w:b/>
                <w:bCs/>
                <w:sz w:val="21"/>
                <w:szCs w:val="21"/>
              </w:rPr>
              <w:t>spodnjega</w:t>
            </w:r>
            <w:r w:rsidRPr="00B82CC1">
              <w:rPr>
                <w:rFonts w:ascii="Arial" w:hAnsi="Arial" w:cs="Arial"/>
                <w:sz w:val="21"/>
                <w:szCs w:val="21"/>
              </w:rPr>
              <w:t xml:space="preserve"> objekta s predstavitvijo rezultatov investitorju, inženirju in projektantu</w:t>
            </w:r>
          </w:p>
        </w:tc>
        <w:tc>
          <w:tcPr>
            <w:tcW w:w="2126" w:type="dxa"/>
          </w:tcPr>
          <w:p w14:paraId="1CD3E118" w14:textId="0535A969" w:rsidR="00957860" w:rsidRPr="00B82CC1" w:rsidRDefault="00957860" w:rsidP="0095786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5 mesecev</w:t>
            </w:r>
          </w:p>
        </w:tc>
      </w:tr>
      <w:tr w:rsidR="00957860" w:rsidRPr="00B82CC1" w14:paraId="1AAFCD3B" w14:textId="77777777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6E4284C5" w14:textId="793BD11A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5.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08EC71AE" w14:textId="18C0AB91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 xml:space="preserve">Raziskave in optimizacija </w:t>
            </w:r>
            <w:r w:rsidRPr="00B82CC1">
              <w:rPr>
                <w:rFonts w:ascii="Arial" w:hAnsi="Arial" w:cs="Arial"/>
                <w:b/>
                <w:bCs/>
                <w:sz w:val="21"/>
                <w:szCs w:val="21"/>
              </w:rPr>
              <w:t>zgornjega</w:t>
            </w:r>
            <w:r w:rsidRPr="00B82CC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B82CC1">
              <w:rPr>
                <w:rFonts w:ascii="Arial" w:hAnsi="Arial" w:cs="Arial"/>
                <w:sz w:val="21"/>
                <w:szCs w:val="21"/>
              </w:rPr>
              <w:t>vtočno</w:t>
            </w:r>
            <w:proofErr w:type="spellEnd"/>
            <w:r w:rsidRPr="00B82CC1">
              <w:rPr>
                <w:rFonts w:ascii="Arial" w:hAnsi="Arial" w:cs="Arial"/>
                <w:sz w:val="21"/>
                <w:szCs w:val="21"/>
              </w:rPr>
              <w:t>-iztočnega objekta</w:t>
            </w:r>
          </w:p>
        </w:tc>
        <w:tc>
          <w:tcPr>
            <w:tcW w:w="2126" w:type="dxa"/>
          </w:tcPr>
          <w:p w14:paraId="71D1DA47" w14:textId="52F303E6" w:rsidR="00957860" w:rsidRPr="00B82CC1" w:rsidRDefault="00957860" w:rsidP="0095786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7 mesecev</w:t>
            </w:r>
          </w:p>
        </w:tc>
      </w:tr>
      <w:tr w:rsidR="00957860" w:rsidRPr="00B82CC1" w14:paraId="1D6500D2" w14:textId="197DEBE4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4F892A70" w14:textId="38717429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6.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5D7B6604" w14:textId="1D9C7DA2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 xml:space="preserve">Izdelava osnutka poročila </w:t>
            </w:r>
            <w:r w:rsidRPr="00B82CC1">
              <w:rPr>
                <w:rFonts w:ascii="Arial" w:hAnsi="Arial" w:cs="Arial"/>
                <w:b/>
                <w:bCs/>
                <w:sz w:val="21"/>
                <w:szCs w:val="21"/>
              </w:rPr>
              <w:t>zgornjega</w:t>
            </w:r>
            <w:r w:rsidRPr="00B82CC1">
              <w:rPr>
                <w:rFonts w:ascii="Arial" w:hAnsi="Arial" w:cs="Arial"/>
                <w:sz w:val="21"/>
                <w:szCs w:val="21"/>
              </w:rPr>
              <w:t xml:space="preserve"> objekta s predstavitvijo rezultatov investitorju, inženirju in projektantu</w:t>
            </w:r>
          </w:p>
        </w:tc>
        <w:tc>
          <w:tcPr>
            <w:tcW w:w="2126" w:type="dxa"/>
          </w:tcPr>
          <w:p w14:paraId="0ECF5B94" w14:textId="4A5C2516" w:rsidR="00957860" w:rsidRPr="00B82CC1" w:rsidRDefault="00957860" w:rsidP="0095786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8 mesecev</w:t>
            </w:r>
          </w:p>
        </w:tc>
      </w:tr>
      <w:tr w:rsidR="00957860" w:rsidRPr="00B82CC1" w14:paraId="71AD7EB3" w14:textId="6BD6F00A" w:rsidTr="00982735">
        <w:trPr>
          <w:trHeight w:val="300"/>
        </w:trPr>
        <w:tc>
          <w:tcPr>
            <w:tcW w:w="623" w:type="dxa"/>
            <w:tcMar>
              <w:left w:w="105" w:type="dxa"/>
              <w:right w:w="105" w:type="dxa"/>
            </w:tcMar>
          </w:tcPr>
          <w:p w14:paraId="3B1DE173" w14:textId="6F38D9DF" w:rsidR="00957860" w:rsidRPr="00B82CC1" w:rsidRDefault="00957860" w:rsidP="00957860">
            <w:pPr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7.</w:t>
            </w:r>
          </w:p>
        </w:tc>
        <w:tc>
          <w:tcPr>
            <w:tcW w:w="6607" w:type="dxa"/>
            <w:tcMar>
              <w:left w:w="105" w:type="dxa"/>
              <w:right w:w="105" w:type="dxa"/>
            </w:tcMar>
          </w:tcPr>
          <w:p w14:paraId="4BB7C4EB" w14:textId="29F1D45B" w:rsidR="00957860" w:rsidRPr="00B82CC1" w:rsidRDefault="00957860" w:rsidP="00957860">
            <w:pPr>
              <w:contextualSpacing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 xml:space="preserve">Izvedba popravkov ter predaja končnega poročila po </w:t>
            </w:r>
            <w:r w:rsidR="00E53BFF" w:rsidRPr="00B82CC1">
              <w:rPr>
                <w:rFonts w:ascii="Arial" w:hAnsi="Arial" w:cs="Arial"/>
                <w:sz w:val="21"/>
                <w:szCs w:val="21"/>
              </w:rPr>
              <w:t>pregledu</w:t>
            </w:r>
            <w:r w:rsidRPr="00B82CC1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126" w:type="dxa"/>
          </w:tcPr>
          <w:p w14:paraId="2FC39E74" w14:textId="3D6C829F" w:rsidR="00957860" w:rsidRPr="00B82CC1" w:rsidRDefault="00957860" w:rsidP="00957860">
            <w:pPr>
              <w:contextualSpacing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82CC1">
              <w:rPr>
                <w:rFonts w:ascii="Arial" w:hAnsi="Arial" w:cs="Arial"/>
                <w:sz w:val="21"/>
                <w:szCs w:val="21"/>
              </w:rPr>
              <w:t>12 mesece</w:t>
            </w:r>
            <w:r w:rsidR="00E53BFF" w:rsidRPr="00B82CC1">
              <w:rPr>
                <w:rFonts w:ascii="Arial" w:hAnsi="Arial" w:cs="Arial"/>
                <w:sz w:val="21"/>
                <w:szCs w:val="21"/>
              </w:rPr>
              <w:t>v</w:t>
            </w:r>
          </w:p>
        </w:tc>
      </w:tr>
    </w:tbl>
    <w:p w14:paraId="31000C80" w14:textId="22657A78" w:rsidR="5F8A2382" w:rsidRPr="00B82CC1" w:rsidRDefault="5F8A2382" w:rsidP="5F8A2382">
      <w:pPr>
        <w:contextualSpacing/>
        <w:rPr>
          <w:rFonts w:ascii="Arial" w:eastAsia="Arial" w:hAnsi="Arial" w:cs="Arial"/>
          <w:color w:val="000000" w:themeColor="text1"/>
          <w:sz w:val="21"/>
          <w:szCs w:val="21"/>
        </w:rPr>
      </w:pPr>
    </w:p>
    <w:p w14:paraId="2127CD07" w14:textId="2689B127" w:rsidR="006A2E6F" w:rsidRPr="00B82CC1" w:rsidRDefault="00186659" w:rsidP="5F8A2382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Vsi roki izvedbe </w:t>
      </w:r>
      <w:r w:rsidR="005E63C8" w:rsidRPr="00B82CC1">
        <w:rPr>
          <w:rFonts w:ascii="Arial" w:hAnsi="Arial" w:cs="Arial"/>
          <w:sz w:val="21"/>
          <w:szCs w:val="21"/>
        </w:rPr>
        <w:t xml:space="preserve">v zgornji tabeli </w:t>
      </w:r>
      <w:r w:rsidRPr="00B82CC1">
        <w:rPr>
          <w:rFonts w:ascii="Arial" w:hAnsi="Arial" w:cs="Arial"/>
          <w:sz w:val="21"/>
          <w:szCs w:val="21"/>
        </w:rPr>
        <w:t>so podani v mesecih od podpisa pogodbe</w:t>
      </w:r>
      <w:r w:rsidR="005E63C8" w:rsidRPr="00B82CC1">
        <w:rPr>
          <w:rFonts w:ascii="Arial" w:hAnsi="Arial" w:cs="Arial"/>
          <w:sz w:val="21"/>
          <w:szCs w:val="21"/>
        </w:rPr>
        <w:t>.</w:t>
      </w:r>
      <w:r w:rsidR="00623765" w:rsidRPr="00B82CC1">
        <w:rPr>
          <w:rFonts w:ascii="Arial" w:hAnsi="Arial" w:cs="Arial"/>
          <w:sz w:val="21"/>
          <w:szCs w:val="21"/>
        </w:rPr>
        <w:t xml:space="preserve"> </w:t>
      </w:r>
      <w:r w:rsidR="006A2E6F" w:rsidRPr="00B82CC1">
        <w:rPr>
          <w:rFonts w:ascii="Arial" w:hAnsi="Arial" w:cs="Arial"/>
          <w:sz w:val="21"/>
          <w:szCs w:val="21"/>
        </w:rPr>
        <w:t>Naročnik si v času izvedbe naročila pridružuje pravico do sprememb terminskega plana, zaradi dejavnikov, na katere nima vpliva.</w:t>
      </w:r>
    </w:p>
    <w:p w14:paraId="2336D75B" w14:textId="73211A98" w:rsidR="005262D5" w:rsidRPr="00B82CC1" w:rsidRDefault="005262D5" w:rsidP="5F8A2382">
      <w:pPr>
        <w:rPr>
          <w:rFonts w:ascii="Arial" w:hAnsi="Arial" w:cs="Arial"/>
          <w:sz w:val="21"/>
          <w:szCs w:val="21"/>
        </w:rPr>
      </w:pPr>
    </w:p>
    <w:p w14:paraId="2A8D5F66" w14:textId="09FFD439" w:rsidR="00E754BA" w:rsidRPr="00B82CC1" w:rsidRDefault="006067F9" w:rsidP="00B53B3D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Zaključek vseh del po pogodbi je </w:t>
      </w:r>
      <w:r w:rsidR="006174F3" w:rsidRPr="00B82CC1">
        <w:rPr>
          <w:rFonts w:ascii="Arial" w:hAnsi="Arial" w:cs="Arial"/>
          <w:sz w:val="21"/>
          <w:szCs w:val="21"/>
        </w:rPr>
        <w:t xml:space="preserve">predviden </w:t>
      </w:r>
      <w:r w:rsidR="00E31FC0" w:rsidRPr="00B82CC1">
        <w:rPr>
          <w:rFonts w:ascii="Arial" w:hAnsi="Arial" w:cs="Arial"/>
          <w:sz w:val="21"/>
          <w:szCs w:val="21"/>
        </w:rPr>
        <w:t xml:space="preserve">30. </w:t>
      </w:r>
      <w:r w:rsidR="001C2C3F" w:rsidRPr="00B82CC1">
        <w:rPr>
          <w:rFonts w:ascii="Arial" w:hAnsi="Arial" w:cs="Arial"/>
          <w:sz w:val="21"/>
          <w:szCs w:val="21"/>
        </w:rPr>
        <w:t>maja</w:t>
      </w:r>
      <w:r w:rsidR="006174F3" w:rsidRPr="00B82CC1">
        <w:rPr>
          <w:rFonts w:ascii="Arial" w:hAnsi="Arial" w:cs="Arial"/>
          <w:sz w:val="21"/>
          <w:szCs w:val="21"/>
        </w:rPr>
        <w:t xml:space="preserve"> 202</w:t>
      </w:r>
      <w:r w:rsidR="00E31FC0" w:rsidRPr="00B82CC1">
        <w:rPr>
          <w:rFonts w:ascii="Arial" w:hAnsi="Arial" w:cs="Arial"/>
          <w:sz w:val="21"/>
          <w:szCs w:val="21"/>
        </w:rPr>
        <w:t>7</w:t>
      </w:r>
      <w:r w:rsidR="0002134B" w:rsidRPr="00B82CC1">
        <w:rPr>
          <w:rFonts w:ascii="Arial" w:hAnsi="Arial" w:cs="Arial"/>
          <w:sz w:val="21"/>
          <w:szCs w:val="21"/>
        </w:rPr>
        <w:t>.</w:t>
      </w:r>
    </w:p>
    <w:p w14:paraId="26A530D5" w14:textId="77777777" w:rsidR="006067F9" w:rsidRPr="00B82CC1" w:rsidRDefault="006067F9" w:rsidP="00B53B3D">
      <w:pPr>
        <w:rPr>
          <w:rFonts w:ascii="Arial" w:hAnsi="Arial" w:cs="Arial"/>
          <w:kern w:val="28"/>
          <w:sz w:val="21"/>
          <w:szCs w:val="21"/>
        </w:rPr>
      </w:pPr>
    </w:p>
    <w:p w14:paraId="5AA61E23" w14:textId="2BFEDA2A" w:rsidR="006A2E6F" w:rsidRPr="00B82CC1" w:rsidRDefault="006A2E6F" w:rsidP="00BE5F6A">
      <w:pPr>
        <w:pStyle w:val="Naslov1"/>
        <w:rPr>
          <w:rFonts w:ascii="Arial" w:hAnsi="Arial"/>
          <w:sz w:val="21"/>
          <w:szCs w:val="21"/>
        </w:rPr>
      </w:pPr>
      <w:bookmarkStart w:id="18" w:name="_Toc214618918"/>
      <w:r w:rsidRPr="00B82CC1">
        <w:rPr>
          <w:rFonts w:ascii="Arial" w:hAnsi="Arial"/>
          <w:sz w:val="21"/>
          <w:szCs w:val="21"/>
        </w:rPr>
        <w:t>POROČANJE NA PROJEKTU</w:t>
      </w:r>
      <w:bookmarkEnd w:id="18"/>
      <w:r w:rsidRPr="00B82CC1">
        <w:rPr>
          <w:rFonts w:ascii="Arial" w:hAnsi="Arial"/>
          <w:sz w:val="21"/>
          <w:szCs w:val="21"/>
        </w:rPr>
        <w:t xml:space="preserve"> </w:t>
      </w:r>
    </w:p>
    <w:p w14:paraId="31DF10B0" w14:textId="216517EF" w:rsidR="006A2E6F" w:rsidRPr="00B82CC1" w:rsidRDefault="006A2E6F" w:rsidP="006A2E6F">
      <w:p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Izvajalec bo ves čas trajanja pogodbe sodeloval z naročnikom </w:t>
      </w:r>
      <w:r w:rsidR="00D7348D" w:rsidRPr="00B82CC1">
        <w:rPr>
          <w:rFonts w:ascii="Arial" w:hAnsi="Arial" w:cs="Arial"/>
          <w:sz w:val="21"/>
          <w:szCs w:val="21"/>
        </w:rPr>
        <w:t>in naročnikovim inženirjem</w:t>
      </w:r>
      <w:r w:rsidR="00975643" w:rsidRPr="00B82CC1">
        <w:rPr>
          <w:rFonts w:ascii="Arial" w:hAnsi="Arial" w:cs="Arial"/>
          <w:sz w:val="21"/>
          <w:szCs w:val="21"/>
        </w:rPr>
        <w:t xml:space="preserve"> </w:t>
      </w:r>
      <w:r w:rsidRPr="00B82CC1">
        <w:rPr>
          <w:rFonts w:ascii="Arial" w:hAnsi="Arial" w:cs="Arial"/>
          <w:sz w:val="21"/>
          <w:szCs w:val="21"/>
        </w:rPr>
        <w:t>na osnovi ustne in pisne korespondence. Pri čemer bo:</w:t>
      </w:r>
    </w:p>
    <w:p w14:paraId="558FFFF6" w14:textId="132D2A14" w:rsidR="006A2E6F" w:rsidRPr="00B82CC1" w:rsidRDefault="006A2E6F" w:rsidP="00FA093B">
      <w:pPr>
        <w:pStyle w:val="Odstavekseznama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sodeloval in izvajal sestanke s predstavniki naročnika, podajal vmesna poročila o stanju na izdelavi projektne dokumentacije in izvajal</w:t>
      </w:r>
      <w:r w:rsidR="00577C6A" w:rsidRPr="00B82CC1">
        <w:rPr>
          <w:rFonts w:ascii="Arial" w:hAnsi="Arial" w:cs="Arial"/>
          <w:sz w:val="21"/>
          <w:szCs w:val="21"/>
        </w:rPr>
        <w:t xml:space="preserve"> pisno</w:t>
      </w:r>
      <w:r w:rsidRPr="00B82CC1">
        <w:rPr>
          <w:rFonts w:ascii="Arial" w:hAnsi="Arial" w:cs="Arial"/>
          <w:sz w:val="21"/>
          <w:szCs w:val="21"/>
        </w:rPr>
        <w:t xml:space="preserve"> tolmačenje projektne dokumentacije, </w:t>
      </w:r>
    </w:p>
    <w:p w14:paraId="105B59E9" w14:textId="77777777" w:rsidR="006A2E6F" w:rsidRPr="00B82CC1" w:rsidRDefault="006A2E6F" w:rsidP="00FA093B">
      <w:pPr>
        <w:pStyle w:val="Odstavekseznama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obveščal naročnika o nastalih problemih in situacijah, ki bi vplivale na pravočasno realizacijo pogodbenih obveznosti,</w:t>
      </w:r>
    </w:p>
    <w:p w14:paraId="1B94F572" w14:textId="53703DED" w:rsidR="006A2E6F" w:rsidRPr="00B82CC1" w:rsidRDefault="00802802" w:rsidP="00FA093B">
      <w:pPr>
        <w:pStyle w:val="Odstavekseznama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pisno </w:t>
      </w:r>
      <w:r w:rsidR="006A2E6F" w:rsidRPr="00B82CC1">
        <w:rPr>
          <w:rFonts w:ascii="Arial" w:hAnsi="Arial" w:cs="Arial"/>
          <w:sz w:val="21"/>
          <w:szCs w:val="21"/>
        </w:rPr>
        <w:t>tolmačil naročniku vse nejasnosti iz obsega projektne naloge,</w:t>
      </w:r>
    </w:p>
    <w:p w14:paraId="36B80FF5" w14:textId="536019CF" w:rsidR="00975643" w:rsidRPr="00B82CC1" w:rsidRDefault="00DE7B6C" w:rsidP="00FA093B">
      <w:pPr>
        <w:pStyle w:val="Odstavekseznama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>podajal mnenja in stališča posameznih tehničnih rešitev</w:t>
      </w:r>
      <w:r w:rsidR="00C2208D" w:rsidRPr="00B82CC1">
        <w:rPr>
          <w:rFonts w:ascii="Arial" w:hAnsi="Arial" w:cs="Arial"/>
          <w:sz w:val="21"/>
          <w:szCs w:val="21"/>
        </w:rPr>
        <w:t xml:space="preserve"> v postopku pridobivanja gradbenega dovoljenja</w:t>
      </w:r>
    </w:p>
    <w:p w14:paraId="3C98D9ED" w14:textId="133D1DE3" w:rsidR="006A2E6F" w:rsidRPr="00B82CC1" w:rsidRDefault="006A2E6F" w:rsidP="00FA093B">
      <w:pPr>
        <w:pStyle w:val="Odstavekseznama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B82CC1">
        <w:rPr>
          <w:rFonts w:ascii="Arial" w:hAnsi="Arial" w:cs="Arial"/>
          <w:sz w:val="21"/>
          <w:szCs w:val="21"/>
        </w:rPr>
        <w:t xml:space="preserve">po potrebi skliceval sestanke z naročnikom in </w:t>
      </w:r>
      <w:r w:rsidR="004A7C43" w:rsidRPr="00B82CC1">
        <w:rPr>
          <w:rFonts w:ascii="Arial" w:hAnsi="Arial" w:cs="Arial"/>
          <w:sz w:val="21"/>
          <w:szCs w:val="21"/>
        </w:rPr>
        <w:t>drugimi</w:t>
      </w:r>
      <w:r w:rsidRPr="00B82CC1">
        <w:rPr>
          <w:rFonts w:ascii="Arial" w:hAnsi="Arial" w:cs="Arial"/>
          <w:sz w:val="21"/>
          <w:szCs w:val="21"/>
        </w:rPr>
        <w:t xml:space="preserve"> deležniki</w:t>
      </w:r>
      <w:r w:rsidR="004A7C43" w:rsidRPr="00B82CC1">
        <w:rPr>
          <w:rFonts w:ascii="Arial" w:hAnsi="Arial" w:cs="Arial"/>
          <w:sz w:val="21"/>
          <w:szCs w:val="21"/>
        </w:rPr>
        <w:t xml:space="preserve"> na projektu</w:t>
      </w:r>
      <w:r w:rsidRPr="00B82CC1">
        <w:rPr>
          <w:rFonts w:ascii="Arial" w:hAnsi="Arial" w:cs="Arial"/>
          <w:sz w:val="21"/>
          <w:szCs w:val="21"/>
        </w:rPr>
        <w:t xml:space="preserve">. </w:t>
      </w:r>
    </w:p>
    <w:p w14:paraId="4604A6A6" w14:textId="77777777" w:rsidR="003D6021" w:rsidRPr="00B82CC1" w:rsidRDefault="003D6021" w:rsidP="00D52E6F">
      <w:pPr>
        <w:rPr>
          <w:rFonts w:ascii="Arial" w:hAnsi="Arial" w:cs="Arial"/>
          <w:kern w:val="28"/>
          <w:sz w:val="21"/>
          <w:szCs w:val="21"/>
        </w:rPr>
      </w:pPr>
    </w:p>
    <w:p w14:paraId="62D9C297" w14:textId="2925FCEC" w:rsidR="00AB68FF" w:rsidRPr="00B82CC1" w:rsidRDefault="008F0C22" w:rsidP="00BE5F6A">
      <w:pPr>
        <w:pStyle w:val="Naslov1"/>
        <w:rPr>
          <w:rFonts w:ascii="Arial" w:hAnsi="Arial"/>
          <w:sz w:val="21"/>
          <w:szCs w:val="21"/>
        </w:rPr>
      </w:pPr>
      <w:bookmarkStart w:id="19" w:name="_Toc214618919"/>
      <w:r w:rsidRPr="00B82CC1">
        <w:rPr>
          <w:rFonts w:ascii="Arial" w:hAnsi="Arial"/>
          <w:sz w:val="21"/>
          <w:szCs w:val="21"/>
        </w:rPr>
        <w:t>PRILOGE PROJEKTN</w:t>
      </w:r>
      <w:r w:rsidR="00BE5F6A" w:rsidRPr="00B82CC1">
        <w:rPr>
          <w:rFonts w:ascii="Arial" w:hAnsi="Arial"/>
          <w:sz w:val="21"/>
          <w:szCs w:val="21"/>
        </w:rPr>
        <w:t>E NALOGE</w:t>
      </w:r>
      <w:bookmarkEnd w:id="19"/>
    </w:p>
    <w:p w14:paraId="6EF8DADB" w14:textId="5A0249EE" w:rsidR="000B4DEE" w:rsidRPr="00B82CC1" w:rsidRDefault="006D64E2" w:rsidP="003E00EC">
      <w:pPr>
        <w:pStyle w:val="Odstavekseznama"/>
        <w:numPr>
          <w:ilvl w:val="0"/>
          <w:numId w:val="5"/>
        </w:numPr>
        <w:spacing w:line="240" w:lineRule="auto"/>
        <w:jc w:val="left"/>
        <w:rPr>
          <w:rFonts w:ascii="Arial" w:hAnsi="Arial" w:cs="Arial"/>
          <w:kern w:val="28"/>
          <w:sz w:val="21"/>
          <w:szCs w:val="21"/>
        </w:rPr>
      </w:pPr>
      <w:r w:rsidRPr="00B82CC1">
        <w:rPr>
          <w:rFonts w:ascii="Arial" w:hAnsi="Arial" w:cs="Arial"/>
          <w:b/>
          <w:bCs/>
          <w:kern w:val="28"/>
          <w:sz w:val="21"/>
          <w:szCs w:val="21"/>
        </w:rPr>
        <w:t xml:space="preserve">Priloga 1: </w:t>
      </w:r>
      <w:r w:rsidRPr="00B82CC1">
        <w:rPr>
          <w:rFonts w:ascii="Arial" w:hAnsi="Arial" w:cs="Arial"/>
          <w:kern w:val="28"/>
          <w:sz w:val="21"/>
          <w:szCs w:val="21"/>
        </w:rPr>
        <w:t>Ponudbeni predračun</w:t>
      </w:r>
    </w:p>
    <w:sectPr w:rsidR="000B4DEE" w:rsidRPr="00B82CC1" w:rsidSect="00B014C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701" w:right="1134" w:bottom="1418" w:left="1418" w:header="425" w:footer="6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9CB98" w14:textId="77777777" w:rsidR="00EF4F11" w:rsidRDefault="00EF4F11">
      <w:r>
        <w:separator/>
      </w:r>
    </w:p>
    <w:p w14:paraId="4D045677" w14:textId="77777777" w:rsidR="00EF4F11" w:rsidRDefault="00EF4F11"/>
  </w:endnote>
  <w:endnote w:type="continuationSeparator" w:id="0">
    <w:p w14:paraId="5C2B19A5" w14:textId="77777777" w:rsidR="00EF4F11" w:rsidRDefault="00EF4F11">
      <w:r>
        <w:continuationSeparator/>
      </w:r>
    </w:p>
    <w:p w14:paraId="7C83B9F0" w14:textId="77777777" w:rsidR="00EF4F11" w:rsidRDefault="00EF4F11"/>
  </w:endnote>
  <w:endnote w:type="continuationNotice" w:id="1">
    <w:p w14:paraId="470472F1" w14:textId="77777777" w:rsidR="00EF4F11" w:rsidRDefault="00EF4F11" w:rsidP="00B53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3ACA9" w14:textId="77777777" w:rsidR="005538FD" w:rsidRDefault="005538F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3"/>
    </w:tblGrid>
    <w:tr w:rsidR="00075595" w14:paraId="32355F0E" w14:textId="77777777" w:rsidTr="00211AD7">
      <w:tc>
        <w:tcPr>
          <w:tcW w:w="4672" w:type="dxa"/>
          <w:tcMar>
            <w:left w:w="0" w:type="dxa"/>
          </w:tcMar>
        </w:tcPr>
        <w:p w14:paraId="61DC5398" w14:textId="40557445" w:rsidR="00075595" w:rsidRPr="00CF0026" w:rsidRDefault="00D93C41" w:rsidP="00075595">
          <w:pPr>
            <w:pStyle w:val="Noga"/>
            <w:rPr>
              <w:lang w:val="sl-SI"/>
            </w:rPr>
          </w:pPr>
          <w:r w:rsidRPr="00CF0026">
            <w:rPr>
              <w:lang w:val="sl-SI"/>
            </w:rPr>
            <w:t>Projektna naloga za izdelavo</w:t>
          </w:r>
          <w:r w:rsidR="005D7AD2">
            <w:rPr>
              <w:lang w:val="sl-SI"/>
            </w:rPr>
            <w:t xml:space="preserve"> dokumentacije za </w:t>
          </w:r>
          <w:r w:rsidRPr="00CF0026">
            <w:rPr>
              <w:lang w:val="sl-SI"/>
            </w:rPr>
            <w:t xml:space="preserve">ČHE </w:t>
          </w:r>
          <w:r w:rsidR="005D7AD2">
            <w:rPr>
              <w:lang w:val="sl-SI"/>
            </w:rPr>
            <w:t>Kozja</w:t>
          </w:r>
          <w:r w:rsidR="006E2989">
            <w:rPr>
              <w:lang w:val="sl-SI"/>
            </w:rPr>
            <w:t>k</w:t>
          </w:r>
        </w:p>
      </w:tc>
      <w:tc>
        <w:tcPr>
          <w:tcW w:w="4673" w:type="dxa"/>
        </w:tcPr>
        <w:p w14:paraId="5C7FE9B3" w14:textId="01BBF234" w:rsidR="00075595" w:rsidRPr="00CF0026" w:rsidRDefault="00CF0026" w:rsidP="00075595">
          <w:pPr>
            <w:pStyle w:val="Noga"/>
            <w:jc w:val="right"/>
            <w:rPr>
              <w:lang w:val="sl-SI"/>
            </w:rPr>
          </w:pPr>
          <w:r w:rsidRPr="00CF0026">
            <w:rPr>
              <w:lang w:val="sl-SI"/>
            </w:rPr>
            <w:t xml:space="preserve">Stran: </w:t>
          </w:r>
          <w:r w:rsidRPr="00CF0026">
            <w:rPr>
              <w:lang w:val="sl-SI"/>
            </w:rPr>
            <w:fldChar w:fldCharType="begin"/>
          </w:r>
          <w:r w:rsidRPr="00CF0026">
            <w:rPr>
              <w:lang w:val="sl-SI"/>
            </w:rPr>
            <w:instrText xml:space="preserve"> PAGE   \* MERGEFORMAT </w:instrText>
          </w:r>
          <w:r w:rsidRPr="00CF0026">
            <w:rPr>
              <w:lang w:val="sl-SI"/>
            </w:rPr>
            <w:fldChar w:fldCharType="separate"/>
          </w:r>
          <w:r w:rsidRPr="00CF0026">
            <w:rPr>
              <w:noProof/>
              <w:lang w:val="sl-SI"/>
            </w:rPr>
            <w:t>1</w:t>
          </w:r>
          <w:r w:rsidRPr="00CF0026">
            <w:rPr>
              <w:lang w:val="sl-SI"/>
            </w:rPr>
            <w:fldChar w:fldCharType="end"/>
          </w:r>
          <w:r w:rsidRPr="00CF0026">
            <w:rPr>
              <w:lang w:val="sl-SI"/>
            </w:rPr>
            <w:t>/</w:t>
          </w:r>
          <w:r w:rsidRPr="00CF0026">
            <w:rPr>
              <w:lang w:val="sl-SI"/>
            </w:rPr>
            <w:fldChar w:fldCharType="begin"/>
          </w:r>
          <w:r w:rsidRPr="00CF0026">
            <w:rPr>
              <w:lang w:val="sl-SI"/>
            </w:rPr>
            <w:instrText xml:space="preserve"> NUMPAGES   \* MERGEFORMAT </w:instrText>
          </w:r>
          <w:r w:rsidRPr="00CF0026">
            <w:rPr>
              <w:lang w:val="sl-SI"/>
            </w:rPr>
            <w:fldChar w:fldCharType="separate"/>
          </w:r>
          <w:r w:rsidRPr="00CF0026">
            <w:rPr>
              <w:noProof/>
              <w:lang w:val="sl-SI"/>
            </w:rPr>
            <w:t>19</w:t>
          </w:r>
          <w:r w:rsidRPr="00CF0026">
            <w:rPr>
              <w:lang w:val="sl-SI"/>
            </w:rPr>
            <w:fldChar w:fldCharType="end"/>
          </w:r>
        </w:p>
      </w:tc>
    </w:tr>
  </w:tbl>
  <w:p w14:paraId="4A19C44B" w14:textId="683F4B6C" w:rsidR="00757710" w:rsidRPr="006D590D" w:rsidRDefault="00211AD7" w:rsidP="00075595">
    <w:pPr>
      <w:pStyle w:val="Noga"/>
      <w:rPr>
        <w:lang w:val="sl-SI"/>
      </w:rPr>
    </w:pPr>
    <w:r w:rsidRPr="006D590D">
      <w:rPr>
        <w:lang w:val="sl-SI"/>
      </w:rPr>
      <w:t>Dokument:</w:t>
    </w:r>
    <w:r w:rsidR="001D71C1" w:rsidRPr="006D590D">
      <w:rPr>
        <w:lang w:val="sl-S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8434" w14:textId="77777777" w:rsidR="005538FD" w:rsidRDefault="005538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46634" w14:textId="77777777" w:rsidR="00EF4F11" w:rsidRDefault="00EF4F11">
      <w:r>
        <w:separator/>
      </w:r>
    </w:p>
    <w:p w14:paraId="00818A1F" w14:textId="77777777" w:rsidR="00EF4F11" w:rsidRDefault="00EF4F11"/>
  </w:footnote>
  <w:footnote w:type="continuationSeparator" w:id="0">
    <w:p w14:paraId="040EBFF7" w14:textId="77777777" w:rsidR="00EF4F11" w:rsidRDefault="00EF4F11">
      <w:r>
        <w:continuationSeparator/>
      </w:r>
    </w:p>
    <w:p w14:paraId="44E70EDA" w14:textId="77777777" w:rsidR="00EF4F11" w:rsidRDefault="00EF4F11"/>
  </w:footnote>
  <w:footnote w:type="continuationNotice" w:id="1">
    <w:p w14:paraId="5A9C3070" w14:textId="77777777" w:rsidR="00EF4F11" w:rsidRDefault="00EF4F11" w:rsidP="00B53B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4B9D" w14:textId="77777777" w:rsidR="005538FD" w:rsidRDefault="005538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148F" w14:textId="7D5FE520" w:rsidR="00C02663" w:rsidRPr="00901421" w:rsidRDefault="00C02663" w:rsidP="00282454">
    <w:pPr>
      <w:pStyle w:val="Glava"/>
      <w:pBdr>
        <w:bottom w:val="single" w:sz="4" w:space="1" w:color="auto"/>
      </w:pBdr>
      <w:tabs>
        <w:tab w:val="clear" w:pos="9071"/>
        <w:tab w:val="right" w:pos="9355"/>
      </w:tabs>
      <w:rPr>
        <w:sz w:val="18"/>
        <w:szCs w:val="24"/>
      </w:rPr>
    </w:pPr>
    <w:r w:rsidRPr="00C75097">
      <w:rPr>
        <w:sz w:val="18"/>
        <w:szCs w:val="24"/>
      </w:rPr>
      <w:tab/>
    </w:r>
    <w:r w:rsidRPr="00C75097">
      <w:rPr>
        <w:sz w:val="18"/>
        <w:szCs w:val="24"/>
      </w:rPr>
      <w:tab/>
    </w:r>
    <w:r w:rsidR="00282454" w:rsidRPr="00901421">
      <w:rPr>
        <w:noProof/>
        <w:sz w:val="18"/>
        <w:szCs w:val="24"/>
      </w:rPr>
      <w:drawing>
        <wp:inline distT="0" distB="0" distL="0" distR="0" wp14:anchorId="434DF6CD" wp14:editId="797425A4">
          <wp:extent cx="1014413" cy="642937"/>
          <wp:effectExtent l="0" t="0" r="0" b="5080"/>
          <wp:docPr id="6" name="Graf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4175" cy="668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4C45" w14:textId="77777777" w:rsidR="005538FD" w:rsidRDefault="005538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6.35pt;height:38.8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870C3BC8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1B5A22"/>
    <w:multiLevelType w:val="hybridMultilevel"/>
    <w:tmpl w:val="08863A18"/>
    <w:lvl w:ilvl="0" w:tplc="BC047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62EF"/>
    <w:multiLevelType w:val="hybridMultilevel"/>
    <w:tmpl w:val="CB54E572"/>
    <w:lvl w:ilvl="0" w:tplc="EFD6963A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C088B"/>
    <w:multiLevelType w:val="hybridMultilevel"/>
    <w:tmpl w:val="A1D4A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14598"/>
    <w:multiLevelType w:val="hybridMultilevel"/>
    <w:tmpl w:val="ED767FA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65BCD"/>
    <w:multiLevelType w:val="hybridMultilevel"/>
    <w:tmpl w:val="286C2E18"/>
    <w:lvl w:ilvl="0" w:tplc="37FC431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375E0"/>
    <w:multiLevelType w:val="hybridMultilevel"/>
    <w:tmpl w:val="16BA6262"/>
    <w:lvl w:ilvl="0" w:tplc="04207C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17944"/>
    <w:multiLevelType w:val="hybridMultilevel"/>
    <w:tmpl w:val="E6085D70"/>
    <w:lvl w:ilvl="0" w:tplc="ED50DC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0FEB"/>
    <w:multiLevelType w:val="hybridMultilevel"/>
    <w:tmpl w:val="9DFE835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2C1790"/>
    <w:multiLevelType w:val="multilevel"/>
    <w:tmpl w:val="FBACBB96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7780EB7"/>
    <w:multiLevelType w:val="hybridMultilevel"/>
    <w:tmpl w:val="C94854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50642"/>
    <w:multiLevelType w:val="hybridMultilevel"/>
    <w:tmpl w:val="67B2A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57BD0"/>
    <w:multiLevelType w:val="hybridMultilevel"/>
    <w:tmpl w:val="587AB7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E7872"/>
    <w:multiLevelType w:val="hybridMultilevel"/>
    <w:tmpl w:val="ED767FA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56538"/>
    <w:multiLevelType w:val="hybridMultilevel"/>
    <w:tmpl w:val="1234C2DC"/>
    <w:lvl w:ilvl="0" w:tplc="62CCC920">
      <w:start w:val="1"/>
      <w:numFmt w:val="bullet"/>
      <w:pStyle w:val="Odstavekseznama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90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047A1"/>
    <w:multiLevelType w:val="multilevel"/>
    <w:tmpl w:val="7B026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C1239B"/>
    <w:multiLevelType w:val="hybridMultilevel"/>
    <w:tmpl w:val="B85ACBC6"/>
    <w:lvl w:ilvl="0" w:tplc="8F9E2C9C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B4791"/>
    <w:multiLevelType w:val="hybridMultilevel"/>
    <w:tmpl w:val="57BE64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894831"/>
    <w:multiLevelType w:val="hybridMultilevel"/>
    <w:tmpl w:val="EF2E7F3E"/>
    <w:lvl w:ilvl="0" w:tplc="115AFB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24E9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9A9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7C0C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4C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DCE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A9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C5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362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078F7"/>
    <w:multiLevelType w:val="hybridMultilevel"/>
    <w:tmpl w:val="28CA5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8687B"/>
    <w:multiLevelType w:val="hybridMultilevel"/>
    <w:tmpl w:val="FFECA1A2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E0D62"/>
    <w:multiLevelType w:val="hybridMultilevel"/>
    <w:tmpl w:val="7BF002DC"/>
    <w:lvl w:ilvl="0" w:tplc="04240001">
      <w:start w:val="1"/>
      <w:numFmt w:val="bullet"/>
      <w:lvlText w:val=""/>
      <w:lvlJc w:val="left"/>
      <w:pPr>
        <w:ind w:left="719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337771F"/>
    <w:multiLevelType w:val="hybridMultilevel"/>
    <w:tmpl w:val="97783E3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D0224"/>
    <w:multiLevelType w:val="hybridMultilevel"/>
    <w:tmpl w:val="5FE8C80A"/>
    <w:lvl w:ilvl="0" w:tplc="E8C2F27E">
      <w:start w:val="1"/>
      <w:numFmt w:val="decimal"/>
      <w:pStyle w:val="Otevilenseznam"/>
      <w:lvlText w:val="%1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04643FA">
      <w:start w:val="1"/>
      <w:numFmt w:val="decimal"/>
      <w:pStyle w:val="Otevilenseznam"/>
      <w:lvlText w:val="%2."/>
      <w:lvlJc w:val="left"/>
      <w:pPr>
        <w:tabs>
          <w:tab w:val="num" w:pos="1647"/>
        </w:tabs>
        <w:ind w:left="164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C1BD2"/>
    <w:multiLevelType w:val="hybridMultilevel"/>
    <w:tmpl w:val="159C57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B6DE1"/>
    <w:multiLevelType w:val="hybridMultilevel"/>
    <w:tmpl w:val="C7C453C6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65A9EE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B29DA"/>
    <w:multiLevelType w:val="hybridMultilevel"/>
    <w:tmpl w:val="5C5C8A2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719DD"/>
    <w:multiLevelType w:val="hybridMultilevel"/>
    <w:tmpl w:val="3C1694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B667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4D793D"/>
    <w:multiLevelType w:val="hybridMultilevel"/>
    <w:tmpl w:val="5692972C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936654"/>
    <w:multiLevelType w:val="hybridMultilevel"/>
    <w:tmpl w:val="26004118"/>
    <w:lvl w:ilvl="0" w:tplc="57968C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EB0584"/>
    <w:multiLevelType w:val="hybridMultilevel"/>
    <w:tmpl w:val="3F3AF0BE"/>
    <w:lvl w:ilvl="0" w:tplc="F8742C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92A5E"/>
    <w:multiLevelType w:val="multilevel"/>
    <w:tmpl w:val="E16CB0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065005A"/>
    <w:multiLevelType w:val="hybridMultilevel"/>
    <w:tmpl w:val="FA4009EA"/>
    <w:lvl w:ilvl="0" w:tplc="A9DCF6DC">
      <w:start w:val="1"/>
      <w:numFmt w:val="bullet"/>
      <w:pStyle w:val="Oznaenseznam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5BD46BC6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74B9D"/>
    <w:multiLevelType w:val="hybridMultilevel"/>
    <w:tmpl w:val="27DA29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067142"/>
    <w:multiLevelType w:val="hybridMultilevel"/>
    <w:tmpl w:val="6F6CD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D17959"/>
    <w:multiLevelType w:val="hybridMultilevel"/>
    <w:tmpl w:val="3F7E43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4B617D"/>
    <w:multiLevelType w:val="hybridMultilevel"/>
    <w:tmpl w:val="BA747D92"/>
    <w:lvl w:ilvl="0" w:tplc="298427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95A39"/>
    <w:multiLevelType w:val="hybridMultilevel"/>
    <w:tmpl w:val="188642DA"/>
    <w:lvl w:ilvl="0" w:tplc="0424000F">
      <w:start w:val="1"/>
      <w:numFmt w:val="decimal"/>
      <w:lvlText w:val="%1."/>
      <w:lvlJc w:val="left"/>
      <w:pPr>
        <w:ind w:left="573" w:hanging="360"/>
      </w:pPr>
    </w:lvl>
    <w:lvl w:ilvl="1" w:tplc="04240019" w:tentative="1">
      <w:start w:val="1"/>
      <w:numFmt w:val="lowerLetter"/>
      <w:lvlText w:val="%2."/>
      <w:lvlJc w:val="left"/>
      <w:pPr>
        <w:ind w:left="1293" w:hanging="360"/>
      </w:pPr>
    </w:lvl>
    <w:lvl w:ilvl="2" w:tplc="0424001B" w:tentative="1">
      <w:start w:val="1"/>
      <w:numFmt w:val="lowerRoman"/>
      <w:lvlText w:val="%3."/>
      <w:lvlJc w:val="right"/>
      <w:pPr>
        <w:ind w:left="2013" w:hanging="180"/>
      </w:pPr>
    </w:lvl>
    <w:lvl w:ilvl="3" w:tplc="0424000F" w:tentative="1">
      <w:start w:val="1"/>
      <w:numFmt w:val="decimal"/>
      <w:lvlText w:val="%4."/>
      <w:lvlJc w:val="left"/>
      <w:pPr>
        <w:ind w:left="2733" w:hanging="360"/>
      </w:pPr>
    </w:lvl>
    <w:lvl w:ilvl="4" w:tplc="04240019" w:tentative="1">
      <w:start w:val="1"/>
      <w:numFmt w:val="lowerLetter"/>
      <w:lvlText w:val="%5."/>
      <w:lvlJc w:val="left"/>
      <w:pPr>
        <w:ind w:left="3453" w:hanging="360"/>
      </w:pPr>
    </w:lvl>
    <w:lvl w:ilvl="5" w:tplc="0424001B" w:tentative="1">
      <w:start w:val="1"/>
      <w:numFmt w:val="lowerRoman"/>
      <w:lvlText w:val="%6."/>
      <w:lvlJc w:val="right"/>
      <w:pPr>
        <w:ind w:left="4173" w:hanging="180"/>
      </w:pPr>
    </w:lvl>
    <w:lvl w:ilvl="6" w:tplc="0424000F" w:tentative="1">
      <w:start w:val="1"/>
      <w:numFmt w:val="decimal"/>
      <w:lvlText w:val="%7."/>
      <w:lvlJc w:val="left"/>
      <w:pPr>
        <w:ind w:left="4893" w:hanging="360"/>
      </w:pPr>
    </w:lvl>
    <w:lvl w:ilvl="7" w:tplc="04240019" w:tentative="1">
      <w:start w:val="1"/>
      <w:numFmt w:val="lowerLetter"/>
      <w:lvlText w:val="%8."/>
      <w:lvlJc w:val="left"/>
      <w:pPr>
        <w:ind w:left="5613" w:hanging="360"/>
      </w:pPr>
    </w:lvl>
    <w:lvl w:ilvl="8" w:tplc="0424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9" w15:restartNumberingAfterBreak="0">
    <w:nsid w:val="7AC52C1B"/>
    <w:multiLevelType w:val="hybridMultilevel"/>
    <w:tmpl w:val="91D4DC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568510">
    <w:abstractNumId w:val="18"/>
  </w:num>
  <w:num w:numId="2" w16cid:durableId="1704138562">
    <w:abstractNumId w:val="0"/>
  </w:num>
  <w:num w:numId="3" w16cid:durableId="792752845">
    <w:abstractNumId w:val="33"/>
  </w:num>
  <w:num w:numId="4" w16cid:durableId="1470710956">
    <w:abstractNumId w:val="23"/>
  </w:num>
  <w:num w:numId="5" w16cid:durableId="312103018">
    <w:abstractNumId w:val="25"/>
  </w:num>
  <w:num w:numId="6" w16cid:durableId="1965773962">
    <w:abstractNumId w:val="14"/>
  </w:num>
  <w:num w:numId="7" w16cid:durableId="783695936">
    <w:abstractNumId w:val="6"/>
  </w:num>
  <w:num w:numId="8" w16cid:durableId="1472748390">
    <w:abstractNumId w:val="32"/>
  </w:num>
  <w:num w:numId="9" w16cid:durableId="1250115919">
    <w:abstractNumId w:val="34"/>
  </w:num>
  <w:num w:numId="10" w16cid:durableId="959606107">
    <w:abstractNumId w:val="21"/>
  </w:num>
  <w:num w:numId="11" w16cid:durableId="1356465743">
    <w:abstractNumId w:val="20"/>
  </w:num>
  <w:num w:numId="12" w16cid:durableId="1438868185">
    <w:abstractNumId w:val="19"/>
  </w:num>
  <w:num w:numId="13" w16cid:durableId="1590119120">
    <w:abstractNumId w:val="3"/>
  </w:num>
  <w:num w:numId="14" w16cid:durableId="297541311">
    <w:abstractNumId w:val="8"/>
  </w:num>
  <w:num w:numId="15" w16cid:durableId="1906407262">
    <w:abstractNumId w:val="17"/>
  </w:num>
  <w:num w:numId="16" w16cid:durableId="649986667">
    <w:abstractNumId w:val="24"/>
  </w:num>
  <w:num w:numId="17" w16cid:durableId="883325144">
    <w:abstractNumId w:val="8"/>
  </w:num>
  <w:num w:numId="18" w16cid:durableId="1288783009">
    <w:abstractNumId w:val="36"/>
  </w:num>
  <w:num w:numId="19" w16cid:durableId="1641642713">
    <w:abstractNumId w:val="38"/>
  </w:num>
  <w:num w:numId="20" w16cid:durableId="2034332750">
    <w:abstractNumId w:val="30"/>
  </w:num>
  <w:num w:numId="21" w16cid:durableId="1609577049">
    <w:abstractNumId w:val="27"/>
  </w:num>
  <w:num w:numId="22" w16cid:durableId="449663055">
    <w:abstractNumId w:val="4"/>
  </w:num>
  <w:num w:numId="23" w16cid:durableId="147988525">
    <w:abstractNumId w:val="14"/>
  </w:num>
  <w:num w:numId="24" w16cid:durableId="1914318130">
    <w:abstractNumId w:val="13"/>
  </w:num>
  <w:num w:numId="25" w16cid:durableId="1559707796">
    <w:abstractNumId w:val="26"/>
  </w:num>
  <w:num w:numId="26" w16cid:durableId="153569071">
    <w:abstractNumId w:val="14"/>
  </w:num>
  <w:num w:numId="27" w16cid:durableId="1431244526">
    <w:abstractNumId w:val="14"/>
  </w:num>
  <w:num w:numId="28" w16cid:durableId="1402748073">
    <w:abstractNumId w:val="14"/>
  </w:num>
  <w:num w:numId="29" w16cid:durableId="1703481792">
    <w:abstractNumId w:val="12"/>
  </w:num>
  <w:num w:numId="30" w16cid:durableId="1772512846">
    <w:abstractNumId w:val="14"/>
  </w:num>
  <w:num w:numId="31" w16cid:durableId="18704220">
    <w:abstractNumId w:val="1"/>
  </w:num>
  <w:num w:numId="32" w16cid:durableId="924143929">
    <w:abstractNumId w:val="28"/>
  </w:num>
  <w:num w:numId="33" w16cid:durableId="1152218408">
    <w:abstractNumId w:val="11"/>
  </w:num>
  <w:num w:numId="34" w16cid:durableId="1381172180">
    <w:abstractNumId w:val="10"/>
  </w:num>
  <w:num w:numId="35" w16cid:durableId="1564367474">
    <w:abstractNumId w:val="9"/>
  </w:num>
  <w:num w:numId="36" w16cid:durableId="365524745">
    <w:abstractNumId w:val="7"/>
  </w:num>
  <w:num w:numId="37" w16cid:durableId="1712221050">
    <w:abstractNumId w:val="14"/>
  </w:num>
  <w:num w:numId="38" w16cid:durableId="1087924651">
    <w:abstractNumId w:val="14"/>
  </w:num>
  <w:num w:numId="39" w16cid:durableId="1723823080">
    <w:abstractNumId w:val="14"/>
  </w:num>
  <w:num w:numId="40" w16cid:durableId="1380591556">
    <w:abstractNumId w:val="14"/>
  </w:num>
  <w:num w:numId="41" w16cid:durableId="7294760">
    <w:abstractNumId w:val="14"/>
  </w:num>
  <w:num w:numId="42" w16cid:durableId="1276477241">
    <w:abstractNumId w:val="14"/>
  </w:num>
  <w:num w:numId="43" w16cid:durableId="689333360">
    <w:abstractNumId w:val="14"/>
  </w:num>
  <w:num w:numId="44" w16cid:durableId="478571466">
    <w:abstractNumId w:val="29"/>
  </w:num>
  <w:num w:numId="45" w16cid:durableId="580481993">
    <w:abstractNumId w:val="31"/>
  </w:num>
  <w:num w:numId="46" w16cid:durableId="1430585478">
    <w:abstractNumId w:val="5"/>
  </w:num>
  <w:num w:numId="47" w16cid:durableId="1889105733">
    <w:abstractNumId w:val="9"/>
  </w:num>
  <w:num w:numId="48" w16cid:durableId="861672005">
    <w:abstractNumId w:val="9"/>
  </w:num>
  <w:num w:numId="49" w16cid:durableId="817693187">
    <w:abstractNumId w:val="9"/>
  </w:num>
  <w:num w:numId="50" w16cid:durableId="316693339">
    <w:abstractNumId w:val="39"/>
  </w:num>
  <w:num w:numId="51" w16cid:durableId="1242250669">
    <w:abstractNumId w:val="35"/>
  </w:num>
  <w:num w:numId="52" w16cid:durableId="1788310390">
    <w:abstractNumId w:val="16"/>
  </w:num>
  <w:num w:numId="53" w16cid:durableId="1136290392">
    <w:abstractNumId w:val="2"/>
  </w:num>
  <w:num w:numId="54" w16cid:durableId="2055541792">
    <w:abstractNumId w:val="15"/>
  </w:num>
  <w:num w:numId="55" w16cid:durableId="807355051">
    <w:abstractNumId w:val="22"/>
  </w:num>
  <w:num w:numId="56" w16cid:durableId="1870337736">
    <w:abstractNumId w:val="9"/>
  </w:num>
  <w:num w:numId="57" w16cid:durableId="1317952104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7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IwNDc0MTM2MTA1MrNQ0lEKTi0uzszPAykwrwUALcP6RSwAAAA="/>
  </w:docVars>
  <w:rsids>
    <w:rsidRoot w:val="006A2E6F"/>
    <w:rsid w:val="0000036C"/>
    <w:rsid w:val="00000637"/>
    <w:rsid w:val="00000FCD"/>
    <w:rsid w:val="00001447"/>
    <w:rsid w:val="0000284C"/>
    <w:rsid w:val="00002921"/>
    <w:rsid w:val="00002EE6"/>
    <w:rsid w:val="00003B9E"/>
    <w:rsid w:val="00004B35"/>
    <w:rsid w:val="000069F3"/>
    <w:rsid w:val="00006A36"/>
    <w:rsid w:val="00010E73"/>
    <w:rsid w:val="00010FBE"/>
    <w:rsid w:val="0001206C"/>
    <w:rsid w:val="0001473B"/>
    <w:rsid w:val="00015822"/>
    <w:rsid w:val="00015E02"/>
    <w:rsid w:val="0001677D"/>
    <w:rsid w:val="00020F03"/>
    <w:rsid w:val="00021035"/>
    <w:rsid w:val="0002134B"/>
    <w:rsid w:val="00021C80"/>
    <w:rsid w:val="00022A1B"/>
    <w:rsid w:val="000234D6"/>
    <w:rsid w:val="00023556"/>
    <w:rsid w:val="000236F4"/>
    <w:rsid w:val="00023C46"/>
    <w:rsid w:val="00024392"/>
    <w:rsid w:val="000262D6"/>
    <w:rsid w:val="0002648C"/>
    <w:rsid w:val="00027594"/>
    <w:rsid w:val="00027950"/>
    <w:rsid w:val="00027D65"/>
    <w:rsid w:val="00031E85"/>
    <w:rsid w:val="00032AD4"/>
    <w:rsid w:val="00033382"/>
    <w:rsid w:val="00033BCD"/>
    <w:rsid w:val="00034A00"/>
    <w:rsid w:val="000350AA"/>
    <w:rsid w:val="00035353"/>
    <w:rsid w:val="000372DF"/>
    <w:rsid w:val="00037A5A"/>
    <w:rsid w:val="000405F7"/>
    <w:rsid w:val="00040C51"/>
    <w:rsid w:val="00041329"/>
    <w:rsid w:val="00041974"/>
    <w:rsid w:val="000421EF"/>
    <w:rsid w:val="00043389"/>
    <w:rsid w:val="00043826"/>
    <w:rsid w:val="00044186"/>
    <w:rsid w:val="00044865"/>
    <w:rsid w:val="0004504D"/>
    <w:rsid w:val="00045F21"/>
    <w:rsid w:val="00045F64"/>
    <w:rsid w:val="00046DE8"/>
    <w:rsid w:val="000509BB"/>
    <w:rsid w:val="000545A8"/>
    <w:rsid w:val="00055595"/>
    <w:rsid w:val="0005657A"/>
    <w:rsid w:val="00056A8C"/>
    <w:rsid w:val="00057C81"/>
    <w:rsid w:val="00060C37"/>
    <w:rsid w:val="00061F2C"/>
    <w:rsid w:val="00062563"/>
    <w:rsid w:val="00062D7D"/>
    <w:rsid w:val="00062FEF"/>
    <w:rsid w:val="00064D8A"/>
    <w:rsid w:val="000654ED"/>
    <w:rsid w:val="0006580D"/>
    <w:rsid w:val="00065B4D"/>
    <w:rsid w:val="00065EB9"/>
    <w:rsid w:val="00066A35"/>
    <w:rsid w:val="0006736F"/>
    <w:rsid w:val="000673F9"/>
    <w:rsid w:val="000704C6"/>
    <w:rsid w:val="00070557"/>
    <w:rsid w:val="00070A6A"/>
    <w:rsid w:val="00070C39"/>
    <w:rsid w:val="000720EA"/>
    <w:rsid w:val="00072845"/>
    <w:rsid w:val="00072D18"/>
    <w:rsid w:val="00072DAE"/>
    <w:rsid w:val="00073087"/>
    <w:rsid w:val="00073556"/>
    <w:rsid w:val="00073742"/>
    <w:rsid w:val="0007382E"/>
    <w:rsid w:val="00073949"/>
    <w:rsid w:val="00073F05"/>
    <w:rsid w:val="0007485D"/>
    <w:rsid w:val="00075595"/>
    <w:rsid w:val="00075B9D"/>
    <w:rsid w:val="00075CE6"/>
    <w:rsid w:val="00077793"/>
    <w:rsid w:val="00077C29"/>
    <w:rsid w:val="00080078"/>
    <w:rsid w:val="00081FFB"/>
    <w:rsid w:val="0008213B"/>
    <w:rsid w:val="0008360E"/>
    <w:rsid w:val="000844CB"/>
    <w:rsid w:val="00085F52"/>
    <w:rsid w:val="00086645"/>
    <w:rsid w:val="00087A3A"/>
    <w:rsid w:val="000903D7"/>
    <w:rsid w:val="00090838"/>
    <w:rsid w:val="0009099B"/>
    <w:rsid w:val="00090C4A"/>
    <w:rsid w:val="00092A43"/>
    <w:rsid w:val="00092E63"/>
    <w:rsid w:val="000934F3"/>
    <w:rsid w:val="00093945"/>
    <w:rsid w:val="000940ED"/>
    <w:rsid w:val="0009426D"/>
    <w:rsid w:val="000947EC"/>
    <w:rsid w:val="000948E6"/>
    <w:rsid w:val="00094B95"/>
    <w:rsid w:val="00097B8D"/>
    <w:rsid w:val="000A08E6"/>
    <w:rsid w:val="000A130E"/>
    <w:rsid w:val="000A1E7C"/>
    <w:rsid w:val="000A220D"/>
    <w:rsid w:val="000A4D8B"/>
    <w:rsid w:val="000A62C8"/>
    <w:rsid w:val="000A69F4"/>
    <w:rsid w:val="000A7DCD"/>
    <w:rsid w:val="000B0376"/>
    <w:rsid w:val="000B063E"/>
    <w:rsid w:val="000B1202"/>
    <w:rsid w:val="000B21A1"/>
    <w:rsid w:val="000B2C6E"/>
    <w:rsid w:val="000B4617"/>
    <w:rsid w:val="000B4DEE"/>
    <w:rsid w:val="000B4F68"/>
    <w:rsid w:val="000B502A"/>
    <w:rsid w:val="000B50F1"/>
    <w:rsid w:val="000B5C05"/>
    <w:rsid w:val="000B5CF8"/>
    <w:rsid w:val="000B672E"/>
    <w:rsid w:val="000C022A"/>
    <w:rsid w:val="000C07FA"/>
    <w:rsid w:val="000C1FE0"/>
    <w:rsid w:val="000C2ADE"/>
    <w:rsid w:val="000C2E24"/>
    <w:rsid w:val="000C31DD"/>
    <w:rsid w:val="000C39E6"/>
    <w:rsid w:val="000C404D"/>
    <w:rsid w:val="000C4AE8"/>
    <w:rsid w:val="000C5258"/>
    <w:rsid w:val="000C612C"/>
    <w:rsid w:val="000C7682"/>
    <w:rsid w:val="000C7B50"/>
    <w:rsid w:val="000D0339"/>
    <w:rsid w:val="000D1BA3"/>
    <w:rsid w:val="000D1D18"/>
    <w:rsid w:val="000D452C"/>
    <w:rsid w:val="000D5010"/>
    <w:rsid w:val="000D55BA"/>
    <w:rsid w:val="000D76D8"/>
    <w:rsid w:val="000E09CF"/>
    <w:rsid w:val="000E0F6A"/>
    <w:rsid w:val="000E0FB0"/>
    <w:rsid w:val="000E1B10"/>
    <w:rsid w:val="000E25E7"/>
    <w:rsid w:val="000E3BE3"/>
    <w:rsid w:val="000E50A1"/>
    <w:rsid w:val="000E5ABE"/>
    <w:rsid w:val="000E6154"/>
    <w:rsid w:val="000E6C72"/>
    <w:rsid w:val="000E7026"/>
    <w:rsid w:val="000E7370"/>
    <w:rsid w:val="000E73FE"/>
    <w:rsid w:val="000E76CF"/>
    <w:rsid w:val="000F07DF"/>
    <w:rsid w:val="000F0B73"/>
    <w:rsid w:val="000F138D"/>
    <w:rsid w:val="000F2DE3"/>
    <w:rsid w:val="000F2F43"/>
    <w:rsid w:val="000F388C"/>
    <w:rsid w:val="000F3ECA"/>
    <w:rsid w:val="000F468D"/>
    <w:rsid w:val="000F6260"/>
    <w:rsid w:val="000F6705"/>
    <w:rsid w:val="000F6ADC"/>
    <w:rsid w:val="000F6B99"/>
    <w:rsid w:val="000F6F0D"/>
    <w:rsid w:val="001001D9"/>
    <w:rsid w:val="001007B4"/>
    <w:rsid w:val="00101410"/>
    <w:rsid w:val="001014E4"/>
    <w:rsid w:val="00101A66"/>
    <w:rsid w:val="00103CC9"/>
    <w:rsid w:val="00103E52"/>
    <w:rsid w:val="001041EF"/>
    <w:rsid w:val="001042E3"/>
    <w:rsid w:val="00104D1C"/>
    <w:rsid w:val="0010547F"/>
    <w:rsid w:val="00105729"/>
    <w:rsid w:val="0010662A"/>
    <w:rsid w:val="00107942"/>
    <w:rsid w:val="00107C7A"/>
    <w:rsid w:val="001101D6"/>
    <w:rsid w:val="001106B9"/>
    <w:rsid w:val="00112464"/>
    <w:rsid w:val="00113581"/>
    <w:rsid w:val="001139AB"/>
    <w:rsid w:val="00113F7A"/>
    <w:rsid w:val="00114E63"/>
    <w:rsid w:val="00114E84"/>
    <w:rsid w:val="00115186"/>
    <w:rsid w:val="00115AEC"/>
    <w:rsid w:val="00115E30"/>
    <w:rsid w:val="00117E39"/>
    <w:rsid w:val="00121F00"/>
    <w:rsid w:val="00123E5E"/>
    <w:rsid w:val="00124576"/>
    <w:rsid w:val="001261AF"/>
    <w:rsid w:val="001267AD"/>
    <w:rsid w:val="00127120"/>
    <w:rsid w:val="001278E6"/>
    <w:rsid w:val="00127B3B"/>
    <w:rsid w:val="0013049F"/>
    <w:rsid w:val="00130DE3"/>
    <w:rsid w:val="00130FBB"/>
    <w:rsid w:val="0013270D"/>
    <w:rsid w:val="00133755"/>
    <w:rsid w:val="00133824"/>
    <w:rsid w:val="001339E2"/>
    <w:rsid w:val="0013444E"/>
    <w:rsid w:val="00134D07"/>
    <w:rsid w:val="001353DB"/>
    <w:rsid w:val="0013617E"/>
    <w:rsid w:val="0013625C"/>
    <w:rsid w:val="0013653D"/>
    <w:rsid w:val="00136DB5"/>
    <w:rsid w:val="00136FC5"/>
    <w:rsid w:val="001403F0"/>
    <w:rsid w:val="00140639"/>
    <w:rsid w:val="00142756"/>
    <w:rsid w:val="00142A45"/>
    <w:rsid w:val="00142F54"/>
    <w:rsid w:val="00143047"/>
    <w:rsid w:val="0014313E"/>
    <w:rsid w:val="00144501"/>
    <w:rsid w:val="00144B48"/>
    <w:rsid w:val="00150CBF"/>
    <w:rsid w:val="0015103F"/>
    <w:rsid w:val="001525B0"/>
    <w:rsid w:val="0015264D"/>
    <w:rsid w:val="00152D85"/>
    <w:rsid w:val="00153BF9"/>
    <w:rsid w:val="00156104"/>
    <w:rsid w:val="0016011B"/>
    <w:rsid w:val="001603CF"/>
    <w:rsid w:val="00160E8F"/>
    <w:rsid w:val="00161438"/>
    <w:rsid w:val="00162B66"/>
    <w:rsid w:val="00163644"/>
    <w:rsid w:val="001636F0"/>
    <w:rsid w:val="00163914"/>
    <w:rsid w:val="00163F8A"/>
    <w:rsid w:val="00164338"/>
    <w:rsid w:val="00165003"/>
    <w:rsid w:val="0016566B"/>
    <w:rsid w:val="001658F8"/>
    <w:rsid w:val="00166D7D"/>
    <w:rsid w:val="0017026A"/>
    <w:rsid w:val="00170329"/>
    <w:rsid w:val="00170F3D"/>
    <w:rsid w:val="001716DB"/>
    <w:rsid w:val="001724FC"/>
    <w:rsid w:val="0017348A"/>
    <w:rsid w:val="001736A6"/>
    <w:rsid w:val="00173D34"/>
    <w:rsid w:val="00174287"/>
    <w:rsid w:val="001742A7"/>
    <w:rsid w:val="001757FC"/>
    <w:rsid w:val="001765EE"/>
    <w:rsid w:val="00177360"/>
    <w:rsid w:val="001813D9"/>
    <w:rsid w:val="00183880"/>
    <w:rsid w:val="00184896"/>
    <w:rsid w:val="0018531E"/>
    <w:rsid w:val="00185E07"/>
    <w:rsid w:val="00186659"/>
    <w:rsid w:val="00187069"/>
    <w:rsid w:val="00187B79"/>
    <w:rsid w:val="00190319"/>
    <w:rsid w:val="0019082A"/>
    <w:rsid w:val="0019185B"/>
    <w:rsid w:val="00192BC1"/>
    <w:rsid w:val="00193428"/>
    <w:rsid w:val="001950C7"/>
    <w:rsid w:val="00195CF1"/>
    <w:rsid w:val="00196D96"/>
    <w:rsid w:val="001970BC"/>
    <w:rsid w:val="00197282"/>
    <w:rsid w:val="001A0300"/>
    <w:rsid w:val="001A2563"/>
    <w:rsid w:val="001A266F"/>
    <w:rsid w:val="001A2D86"/>
    <w:rsid w:val="001A2E4F"/>
    <w:rsid w:val="001A39FF"/>
    <w:rsid w:val="001A4F57"/>
    <w:rsid w:val="001A55E9"/>
    <w:rsid w:val="001A5B6A"/>
    <w:rsid w:val="001A72F3"/>
    <w:rsid w:val="001A7A27"/>
    <w:rsid w:val="001A7DA4"/>
    <w:rsid w:val="001B085F"/>
    <w:rsid w:val="001B0DEE"/>
    <w:rsid w:val="001B12AE"/>
    <w:rsid w:val="001B2D0F"/>
    <w:rsid w:val="001B332B"/>
    <w:rsid w:val="001B4DEA"/>
    <w:rsid w:val="001B5D6F"/>
    <w:rsid w:val="001B6228"/>
    <w:rsid w:val="001B64B5"/>
    <w:rsid w:val="001B66AA"/>
    <w:rsid w:val="001B69CC"/>
    <w:rsid w:val="001C0753"/>
    <w:rsid w:val="001C0E38"/>
    <w:rsid w:val="001C13C3"/>
    <w:rsid w:val="001C17C1"/>
    <w:rsid w:val="001C2668"/>
    <w:rsid w:val="001C2C3F"/>
    <w:rsid w:val="001C303E"/>
    <w:rsid w:val="001C38C9"/>
    <w:rsid w:val="001C4BEC"/>
    <w:rsid w:val="001C50B3"/>
    <w:rsid w:val="001C561D"/>
    <w:rsid w:val="001C6A81"/>
    <w:rsid w:val="001D01F8"/>
    <w:rsid w:val="001D1BF3"/>
    <w:rsid w:val="001D347C"/>
    <w:rsid w:val="001D3E5A"/>
    <w:rsid w:val="001D5152"/>
    <w:rsid w:val="001D5A14"/>
    <w:rsid w:val="001D5B9A"/>
    <w:rsid w:val="001D6DFC"/>
    <w:rsid w:val="001D6F81"/>
    <w:rsid w:val="001D71C1"/>
    <w:rsid w:val="001D745A"/>
    <w:rsid w:val="001D7954"/>
    <w:rsid w:val="001D7D5D"/>
    <w:rsid w:val="001E0EFC"/>
    <w:rsid w:val="001E1114"/>
    <w:rsid w:val="001E12F5"/>
    <w:rsid w:val="001E148C"/>
    <w:rsid w:val="001E26AA"/>
    <w:rsid w:val="001E6445"/>
    <w:rsid w:val="001E659A"/>
    <w:rsid w:val="001E6660"/>
    <w:rsid w:val="001E710E"/>
    <w:rsid w:val="001E738B"/>
    <w:rsid w:val="001F0892"/>
    <w:rsid w:val="001F27C1"/>
    <w:rsid w:val="001F2ECD"/>
    <w:rsid w:val="001F3C91"/>
    <w:rsid w:val="001F49FE"/>
    <w:rsid w:val="001F4C35"/>
    <w:rsid w:val="001F6D49"/>
    <w:rsid w:val="00200306"/>
    <w:rsid w:val="00200C1D"/>
    <w:rsid w:val="002030F0"/>
    <w:rsid w:val="00204493"/>
    <w:rsid w:val="00204A24"/>
    <w:rsid w:val="00204EE9"/>
    <w:rsid w:val="00205D16"/>
    <w:rsid w:val="002068C6"/>
    <w:rsid w:val="00207038"/>
    <w:rsid w:val="002075F6"/>
    <w:rsid w:val="002077E1"/>
    <w:rsid w:val="002078B9"/>
    <w:rsid w:val="00207A4A"/>
    <w:rsid w:val="002103DC"/>
    <w:rsid w:val="0021045F"/>
    <w:rsid w:val="00210629"/>
    <w:rsid w:val="0021151B"/>
    <w:rsid w:val="00211AD7"/>
    <w:rsid w:val="00211E0A"/>
    <w:rsid w:val="00212500"/>
    <w:rsid w:val="002129A8"/>
    <w:rsid w:val="00212FD6"/>
    <w:rsid w:val="002139DD"/>
    <w:rsid w:val="00213B6A"/>
    <w:rsid w:val="002149A7"/>
    <w:rsid w:val="0021520D"/>
    <w:rsid w:val="002162E4"/>
    <w:rsid w:val="00216472"/>
    <w:rsid w:val="00216844"/>
    <w:rsid w:val="00216C22"/>
    <w:rsid w:val="002171EA"/>
    <w:rsid w:val="00220C51"/>
    <w:rsid w:val="00221355"/>
    <w:rsid w:val="00222AB9"/>
    <w:rsid w:val="00223D42"/>
    <w:rsid w:val="00225890"/>
    <w:rsid w:val="002258DF"/>
    <w:rsid w:val="0022658B"/>
    <w:rsid w:val="00227684"/>
    <w:rsid w:val="00227A9A"/>
    <w:rsid w:val="0023055B"/>
    <w:rsid w:val="00232423"/>
    <w:rsid w:val="00234618"/>
    <w:rsid w:val="002350AF"/>
    <w:rsid w:val="002356E2"/>
    <w:rsid w:val="002359BF"/>
    <w:rsid w:val="0023615B"/>
    <w:rsid w:val="00236BAE"/>
    <w:rsid w:val="00237C9A"/>
    <w:rsid w:val="0024008F"/>
    <w:rsid w:val="002400BB"/>
    <w:rsid w:val="002400D9"/>
    <w:rsid w:val="00240162"/>
    <w:rsid w:val="002409BC"/>
    <w:rsid w:val="002412F8"/>
    <w:rsid w:val="00242313"/>
    <w:rsid w:val="002440B7"/>
    <w:rsid w:val="0024598A"/>
    <w:rsid w:val="00245A4E"/>
    <w:rsid w:val="00250E63"/>
    <w:rsid w:val="00251232"/>
    <w:rsid w:val="00251A89"/>
    <w:rsid w:val="00251D06"/>
    <w:rsid w:val="002525DB"/>
    <w:rsid w:val="002535FD"/>
    <w:rsid w:val="00254DC3"/>
    <w:rsid w:val="0025578E"/>
    <w:rsid w:val="0025597A"/>
    <w:rsid w:val="00255E6B"/>
    <w:rsid w:val="002574D9"/>
    <w:rsid w:val="002600AC"/>
    <w:rsid w:val="00261DA0"/>
    <w:rsid w:val="00261F63"/>
    <w:rsid w:val="00262CC0"/>
    <w:rsid w:val="00263890"/>
    <w:rsid w:val="00264CDB"/>
    <w:rsid w:val="00264D70"/>
    <w:rsid w:val="00265295"/>
    <w:rsid w:val="002653E9"/>
    <w:rsid w:val="0026573F"/>
    <w:rsid w:val="00265BA7"/>
    <w:rsid w:val="00265C0F"/>
    <w:rsid w:val="002664C9"/>
    <w:rsid w:val="002666FA"/>
    <w:rsid w:val="00267554"/>
    <w:rsid w:val="00270527"/>
    <w:rsid w:val="002708ED"/>
    <w:rsid w:val="00271C3C"/>
    <w:rsid w:val="00272602"/>
    <w:rsid w:val="002734EE"/>
    <w:rsid w:val="00274009"/>
    <w:rsid w:val="00275455"/>
    <w:rsid w:val="00275620"/>
    <w:rsid w:val="002757BE"/>
    <w:rsid w:val="00275CBD"/>
    <w:rsid w:val="0028025B"/>
    <w:rsid w:val="00280E2B"/>
    <w:rsid w:val="00280FC2"/>
    <w:rsid w:val="002814AC"/>
    <w:rsid w:val="00281D84"/>
    <w:rsid w:val="00282454"/>
    <w:rsid w:val="00282E8A"/>
    <w:rsid w:val="00282F53"/>
    <w:rsid w:val="00283379"/>
    <w:rsid w:val="00283628"/>
    <w:rsid w:val="00284E4F"/>
    <w:rsid w:val="00284FA0"/>
    <w:rsid w:val="0028594B"/>
    <w:rsid w:val="00285977"/>
    <w:rsid w:val="002870D3"/>
    <w:rsid w:val="0028799F"/>
    <w:rsid w:val="002879B1"/>
    <w:rsid w:val="002909A6"/>
    <w:rsid w:val="002909DB"/>
    <w:rsid w:val="00290A46"/>
    <w:rsid w:val="00290DC5"/>
    <w:rsid w:val="00292928"/>
    <w:rsid w:val="0029425C"/>
    <w:rsid w:val="00294EE6"/>
    <w:rsid w:val="00295154"/>
    <w:rsid w:val="00295462"/>
    <w:rsid w:val="00296308"/>
    <w:rsid w:val="0029690E"/>
    <w:rsid w:val="00296949"/>
    <w:rsid w:val="00296E3A"/>
    <w:rsid w:val="002A0A16"/>
    <w:rsid w:val="002A1F01"/>
    <w:rsid w:val="002A4195"/>
    <w:rsid w:val="002A55A6"/>
    <w:rsid w:val="002A57E7"/>
    <w:rsid w:val="002A5934"/>
    <w:rsid w:val="002A5DD5"/>
    <w:rsid w:val="002A663D"/>
    <w:rsid w:val="002A770E"/>
    <w:rsid w:val="002A799E"/>
    <w:rsid w:val="002A7B82"/>
    <w:rsid w:val="002B0522"/>
    <w:rsid w:val="002B0956"/>
    <w:rsid w:val="002B0958"/>
    <w:rsid w:val="002B0A3F"/>
    <w:rsid w:val="002B0C3E"/>
    <w:rsid w:val="002B0C50"/>
    <w:rsid w:val="002B3C45"/>
    <w:rsid w:val="002B496A"/>
    <w:rsid w:val="002B74D0"/>
    <w:rsid w:val="002B7953"/>
    <w:rsid w:val="002B7CD2"/>
    <w:rsid w:val="002C0B75"/>
    <w:rsid w:val="002C0F9A"/>
    <w:rsid w:val="002C123D"/>
    <w:rsid w:val="002C1652"/>
    <w:rsid w:val="002C1D8D"/>
    <w:rsid w:val="002C1F38"/>
    <w:rsid w:val="002C22C6"/>
    <w:rsid w:val="002C43CA"/>
    <w:rsid w:val="002C4F0F"/>
    <w:rsid w:val="002C52E4"/>
    <w:rsid w:val="002C58C3"/>
    <w:rsid w:val="002C69FF"/>
    <w:rsid w:val="002C6ED9"/>
    <w:rsid w:val="002C7881"/>
    <w:rsid w:val="002C7EC1"/>
    <w:rsid w:val="002D0E04"/>
    <w:rsid w:val="002D1AB7"/>
    <w:rsid w:val="002D1F94"/>
    <w:rsid w:val="002D223F"/>
    <w:rsid w:val="002D38B0"/>
    <w:rsid w:val="002D3CE8"/>
    <w:rsid w:val="002D3EC5"/>
    <w:rsid w:val="002D43FD"/>
    <w:rsid w:val="002D4D5C"/>
    <w:rsid w:val="002D5A82"/>
    <w:rsid w:val="002D5AC5"/>
    <w:rsid w:val="002D669E"/>
    <w:rsid w:val="002D6D19"/>
    <w:rsid w:val="002D7B27"/>
    <w:rsid w:val="002E10FE"/>
    <w:rsid w:val="002E1547"/>
    <w:rsid w:val="002E2CFC"/>
    <w:rsid w:val="002E3AE3"/>
    <w:rsid w:val="002E4A23"/>
    <w:rsid w:val="002E4E26"/>
    <w:rsid w:val="002E4FA7"/>
    <w:rsid w:val="002E5098"/>
    <w:rsid w:val="002E590C"/>
    <w:rsid w:val="002E7EFA"/>
    <w:rsid w:val="002F0405"/>
    <w:rsid w:val="002F15C8"/>
    <w:rsid w:val="002F1BF0"/>
    <w:rsid w:val="002F22C0"/>
    <w:rsid w:val="002F3159"/>
    <w:rsid w:val="002F3DEA"/>
    <w:rsid w:val="002F44FB"/>
    <w:rsid w:val="002F52CF"/>
    <w:rsid w:val="00301937"/>
    <w:rsid w:val="00301C67"/>
    <w:rsid w:val="003022C7"/>
    <w:rsid w:val="003034BA"/>
    <w:rsid w:val="00303654"/>
    <w:rsid w:val="00304971"/>
    <w:rsid w:val="00304FAB"/>
    <w:rsid w:val="00305BE9"/>
    <w:rsid w:val="00305CE8"/>
    <w:rsid w:val="00306264"/>
    <w:rsid w:val="0030632B"/>
    <w:rsid w:val="0030693A"/>
    <w:rsid w:val="00307400"/>
    <w:rsid w:val="0030776F"/>
    <w:rsid w:val="00310791"/>
    <w:rsid w:val="003109A3"/>
    <w:rsid w:val="00312E4E"/>
    <w:rsid w:val="00313E17"/>
    <w:rsid w:val="003146ED"/>
    <w:rsid w:val="003163E3"/>
    <w:rsid w:val="00316C0C"/>
    <w:rsid w:val="0031736E"/>
    <w:rsid w:val="0031785F"/>
    <w:rsid w:val="00317AEC"/>
    <w:rsid w:val="003203A2"/>
    <w:rsid w:val="003205B2"/>
    <w:rsid w:val="00320C54"/>
    <w:rsid w:val="0032102C"/>
    <w:rsid w:val="003213C7"/>
    <w:rsid w:val="0032195B"/>
    <w:rsid w:val="00321FDD"/>
    <w:rsid w:val="003224FC"/>
    <w:rsid w:val="0032292B"/>
    <w:rsid w:val="0032297B"/>
    <w:rsid w:val="0032316C"/>
    <w:rsid w:val="003237A3"/>
    <w:rsid w:val="003242F6"/>
    <w:rsid w:val="00325696"/>
    <w:rsid w:val="003269EE"/>
    <w:rsid w:val="003276FB"/>
    <w:rsid w:val="003301E7"/>
    <w:rsid w:val="003309D0"/>
    <w:rsid w:val="00333215"/>
    <w:rsid w:val="00333DB4"/>
    <w:rsid w:val="00335C0B"/>
    <w:rsid w:val="003368E3"/>
    <w:rsid w:val="00336C9D"/>
    <w:rsid w:val="00337062"/>
    <w:rsid w:val="00337729"/>
    <w:rsid w:val="00340738"/>
    <w:rsid w:val="00341B9A"/>
    <w:rsid w:val="00342595"/>
    <w:rsid w:val="003427D3"/>
    <w:rsid w:val="0034282D"/>
    <w:rsid w:val="00342AD7"/>
    <w:rsid w:val="0034460B"/>
    <w:rsid w:val="00344660"/>
    <w:rsid w:val="003447B6"/>
    <w:rsid w:val="003456CA"/>
    <w:rsid w:val="0034589D"/>
    <w:rsid w:val="0034675C"/>
    <w:rsid w:val="00346782"/>
    <w:rsid w:val="0034717B"/>
    <w:rsid w:val="0034736F"/>
    <w:rsid w:val="003475A7"/>
    <w:rsid w:val="00347A21"/>
    <w:rsid w:val="00350398"/>
    <w:rsid w:val="00351D79"/>
    <w:rsid w:val="00352DDA"/>
    <w:rsid w:val="0035333C"/>
    <w:rsid w:val="00353847"/>
    <w:rsid w:val="003539BF"/>
    <w:rsid w:val="0035437F"/>
    <w:rsid w:val="00354695"/>
    <w:rsid w:val="00355307"/>
    <w:rsid w:val="0035541B"/>
    <w:rsid w:val="003563BE"/>
    <w:rsid w:val="00360E23"/>
    <w:rsid w:val="00361D1F"/>
    <w:rsid w:val="00362DDC"/>
    <w:rsid w:val="00364FB6"/>
    <w:rsid w:val="00365541"/>
    <w:rsid w:val="00365B72"/>
    <w:rsid w:val="00365DE5"/>
    <w:rsid w:val="00366141"/>
    <w:rsid w:val="0036645B"/>
    <w:rsid w:val="00367AA5"/>
    <w:rsid w:val="00367DD4"/>
    <w:rsid w:val="0037096D"/>
    <w:rsid w:val="00370BE0"/>
    <w:rsid w:val="00372121"/>
    <w:rsid w:val="003722A8"/>
    <w:rsid w:val="003741D2"/>
    <w:rsid w:val="00374371"/>
    <w:rsid w:val="00374465"/>
    <w:rsid w:val="00374BB3"/>
    <w:rsid w:val="00375249"/>
    <w:rsid w:val="0037652E"/>
    <w:rsid w:val="003777FB"/>
    <w:rsid w:val="003779EC"/>
    <w:rsid w:val="00380161"/>
    <w:rsid w:val="00380257"/>
    <w:rsid w:val="0038052A"/>
    <w:rsid w:val="003808C7"/>
    <w:rsid w:val="00380B99"/>
    <w:rsid w:val="00381261"/>
    <w:rsid w:val="00383799"/>
    <w:rsid w:val="003856B8"/>
    <w:rsid w:val="00385DE7"/>
    <w:rsid w:val="003860FA"/>
    <w:rsid w:val="00387A5F"/>
    <w:rsid w:val="00387F51"/>
    <w:rsid w:val="003912D3"/>
    <w:rsid w:val="00391362"/>
    <w:rsid w:val="003916B8"/>
    <w:rsid w:val="00391B31"/>
    <w:rsid w:val="003920B1"/>
    <w:rsid w:val="00392B84"/>
    <w:rsid w:val="00393AE9"/>
    <w:rsid w:val="0039401E"/>
    <w:rsid w:val="00394038"/>
    <w:rsid w:val="003945B9"/>
    <w:rsid w:val="0039563F"/>
    <w:rsid w:val="00395A49"/>
    <w:rsid w:val="00396E95"/>
    <w:rsid w:val="003972C2"/>
    <w:rsid w:val="003A0D5B"/>
    <w:rsid w:val="003A1C3D"/>
    <w:rsid w:val="003A1C44"/>
    <w:rsid w:val="003A265D"/>
    <w:rsid w:val="003A26AC"/>
    <w:rsid w:val="003A27B9"/>
    <w:rsid w:val="003A2B16"/>
    <w:rsid w:val="003A3CCC"/>
    <w:rsid w:val="003A43D1"/>
    <w:rsid w:val="003A4ECB"/>
    <w:rsid w:val="003A5958"/>
    <w:rsid w:val="003B036B"/>
    <w:rsid w:val="003B03BF"/>
    <w:rsid w:val="003B17C6"/>
    <w:rsid w:val="003B1C53"/>
    <w:rsid w:val="003B2594"/>
    <w:rsid w:val="003B2BFE"/>
    <w:rsid w:val="003B3903"/>
    <w:rsid w:val="003B3D55"/>
    <w:rsid w:val="003B4AA8"/>
    <w:rsid w:val="003B6938"/>
    <w:rsid w:val="003B6DE4"/>
    <w:rsid w:val="003B788B"/>
    <w:rsid w:val="003B78D2"/>
    <w:rsid w:val="003C0550"/>
    <w:rsid w:val="003C06E2"/>
    <w:rsid w:val="003C07DB"/>
    <w:rsid w:val="003C10F1"/>
    <w:rsid w:val="003C13C1"/>
    <w:rsid w:val="003C1E35"/>
    <w:rsid w:val="003C240E"/>
    <w:rsid w:val="003C39A7"/>
    <w:rsid w:val="003C461E"/>
    <w:rsid w:val="003C6805"/>
    <w:rsid w:val="003C6BF3"/>
    <w:rsid w:val="003C6D97"/>
    <w:rsid w:val="003C7453"/>
    <w:rsid w:val="003D0212"/>
    <w:rsid w:val="003D041B"/>
    <w:rsid w:val="003D0CD7"/>
    <w:rsid w:val="003D2C3E"/>
    <w:rsid w:val="003D4D78"/>
    <w:rsid w:val="003D5CAC"/>
    <w:rsid w:val="003D6021"/>
    <w:rsid w:val="003D64AD"/>
    <w:rsid w:val="003D6590"/>
    <w:rsid w:val="003D7909"/>
    <w:rsid w:val="003D7921"/>
    <w:rsid w:val="003E00EC"/>
    <w:rsid w:val="003E09DA"/>
    <w:rsid w:val="003E0F51"/>
    <w:rsid w:val="003E1B61"/>
    <w:rsid w:val="003E362B"/>
    <w:rsid w:val="003E38FD"/>
    <w:rsid w:val="003E3936"/>
    <w:rsid w:val="003E528A"/>
    <w:rsid w:val="003E5328"/>
    <w:rsid w:val="003E6764"/>
    <w:rsid w:val="003E6B15"/>
    <w:rsid w:val="003E77DA"/>
    <w:rsid w:val="003E7EDB"/>
    <w:rsid w:val="003F32DD"/>
    <w:rsid w:val="003F393B"/>
    <w:rsid w:val="003F3AD2"/>
    <w:rsid w:val="003F458D"/>
    <w:rsid w:val="003F5912"/>
    <w:rsid w:val="003F5A0E"/>
    <w:rsid w:val="003F73DD"/>
    <w:rsid w:val="00400336"/>
    <w:rsid w:val="0040056C"/>
    <w:rsid w:val="00401082"/>
    <w:rsid w:val="00401115"/>
    <w:rsid w:val="0040171E"/>
    <w:rsid w:val="00402680"/>
    <w:rsid w:val="0040469C"/>
    <w:rsid w:val="00404C35"/>
    <w:rsid w:val="00404E58"/>
    <w:rsid w:val="00406524"/>
    <w:rsid w:val="00406B12"/>
    <w:rsid w:val="004075C9"/>
    <w:rsid w:val="004101D9"/>
    <w:rsid w:val="00410F52"/>
    <w:rsid w:val="0041199A"/>
    <w:rsid w:val="00411D17"/>
    <w:rsid w:val="00412357"/>
    <w:rsid w:val="0041364C"/>
    <w:rsid w:val="00413764"/>
    <w:rsid w:val="00414895"/>
    <w:rsid w:val="0041491B"/>
    <w:rsid w:val="00414A53"/>
    <w:rsid w:val="00415110"/>
    <w:rsid w:val="00415EA9"/>
    <w:rsid w:val="004164BB"/>
    <w:rsid w:val="00416D59"/>
    <w:rsid w:val="00417186"/>
    <w:rsid w:val="004171D3"/>
    <w:rsid w:val="0041741E"/>
    <w:rsid w:val="0042031D"/>
    <w:rsid w:val="00421B16"/>
    <w:rsid w:val="004242CD"/>
    <w:rsid w:val="00425B54"/>
    <w:rsid w:val="00425CA2"/>
    <w:rsid w:val="00425F5D"/>
    <w:rsid w:val="00426B93"/>
    <w:rsid w:val="0042764D"/>
    <w:rsid w:val="004305A4"/>
    <w:rsid w:val="004305C5"/>
    <w:rsid w:val="0043231F"/>
    <w:rsid w:val="00432430"/>
    <w:rsid w:val="00432D7B"/>
    <w:rsid w:val="00432DFE"/>
    <w:rsid w:val="00433B41"/>
    <w:rsid w:val="00433F0E"/>
    <w:rsid w:val="004348E6"/>
    <w:rsid w:val="00435EB2"/>
    <w:rsid w:val="00436FA2"/>
    <w:rsid w:val="00437C42"/>
    <w:rsid w:val="00437CA1"/>
    <w:rsid w:val="00440D51"/>
    <w:rsid w:val="00440D97"/>
    <w:rsid w:val="004412D6"/>
    <w:rsid w:val="00441657"/>
    <w:rsid w:val="004416A5"/>
    <w:rsid w:val="00442F88"/>
    <w:rsid w:val="00442FCE"/>
    <w:rsid w:val="00442FDB"/>
    <w:rsid w:val="004430F6"/>
    <w:rsid w:val="00443A2C"/>
    <w:rsid w:val="00443CA4"/>
    <w:rsid w:val="00444C09"/>
    <w:rsid w:val="0044545C"/>
    <w:rsid w:val="004463F4"/>
    <w:rsid w:val="00446934"/>
    <w:rsid w:val="00446BD6"/>
    <w:rsid w:val="00447ACF"/>
    <w:rsid w:val="00447DA7"/>
    <w:rsid w:val="00450113"/>
    <w:rsid w:val="004513F7"/>
    <w:rsid w:val="00451B5F"/>
    <w:rsid w:val="00451BCE"/>
    <w:rsid w:val="00452013"/>
    <w:rsid w:val="0045218F"/>
    <w:rsid w:val="00452DF0"/>
    <w:rsid w:val="00454C6D"/>
    <w:rsid w:val="00454D96"/>
    <w:rsid w:val="004558AF"/>
    <w:rsid w:val="0045665B"/>
    <w:rsid w:val="00456731"/>
    <w:rsid w:val="00457027"/>
    <w:rsid w:val="004574D9"/>
    <w:rsid w:val="00457C30"/>
    <w:rsid w:val="00460271"/>
    <w:rsid w:val="0046149B"/>
    <w:rsid w:val="004631B2"/>
    <w:rsid w:val="00463F77"/>
    <w:rsid w:val="00464695"/>
    <w:rsid w:val="00464DF6"/>
    <w:rsid w:val="00465AEE"/>
    <w:rsid w:val="00466512"/>
    <w:rsid w:val="004667E1"/>
    <w:rsid w:val="00466936"/>
    <w:rsid w:val="0046756F"/>
    <w:rsid w:val="004677FA"/>
    <w:rsid w:val="0047039A"/>
    <w:rsid w:val="00470421"/>
    <w:rsid w:val="00470AF1"/>
    <w:rsid w:val="00471C38"/>
    <w:rsid w:val="004724D5"/>
    <w:rsid w:val="00473AC9"/>
    <w:rsid w:val="00473EB4"/>
    <w:rsid w:val="004742D0"/>
    <w:rsid w:val="00474327"/>
    <w:rsid w:val="00475006"/>
    <w:rsid w:val="00477946"/>
    <w:rsid w:val="00477D55"/>
    <w:rsid w:val="004813A2"/>
    <w:rsid w:val="00481B47"/>
    <w:rsid w:val="004830AA"/>
    <w:rsid w:val="00483344"/>
    <w:rsid w:val="00483ED0"/>
    <w:rsid w:val="0048413C"/>
    <w:rsid w:val="004854A5"/>
    <w:rsid w:val="00485790"/>
    <w:rsid w:val="00485C02"/>
    <w:rsid w:val="0048604D"/>
    <w:rsid w:val="00486947"/>
    <w:rsid w:val="00490590"/>
    <w:rsid w:val="004912DD"/>
    <w:rsid w:val="004913BF"/>
    <w:rsid w:val="0049142C"/>
    <w:rsid w:val="00491436"/>
    <w:rsid w:val="00491DF6"/>
    <w:rsid w:val="0049309E"/>
    <w:rsid w:val="00493473"/>
    <w:rsid w:val="00493758"/>
    <w:rsid w:val="00493DD3"/>
    <w:rsid w:val="00494610"/>
    <w:rsid w:val="00495B6C"/>
    <w:rsid w:val="004967BA"/>
    <w:rsid w:val="004974E9"/>
    <w:rsid w:val="004A07C7"/>
    <w:rsid w:val="004A15BA"/>
    <w:rsid w:val="004A448D"/>
    <w:rsid w:val="004A58B0"/>
    <w:rsid w:val="004A6117"/>
    <w:rsid w:val="004A6DF0"/>
    <w:rsid w:val="004A7C43"/>
    <w:rsid w:val="004B13BE"/>
    <w:rsid w:val="004B16FE"/>
    <w:rsid w:val="004B533A"/>
    <w:rsid w:val="004B6DAD"/>
    <w:rsid w:val="004B7A6F"/>
    <w:rsid w:val="004B7E8F"/>
    <w:rsid w:val="004C0234"/>
    <w:rsid w:val="004C066D"/>
    <w:rsid w:val="004C18D0"/>
    <w:rsid w:val="004C1A76"/>
    <w:rsid w:val="004C323C"/>
    <w:rsid w:val="004C43E3"/>
    <w:rsid w:val="004C58F6"/>
    <w:rsid w:val="004C70A9"/>
    <w:rsid w:val="004C7354"/>
    <w:rsid w:val="004C7B41"/>
    <w:rsid w:val="004D0527"/>
    <w:rsid w:val="004D075B"/>
    <w:rsid w:val="004D15A2"/>
    <w:rsid w:val="004D30C8"/>
    <w:rsid w:val="004D38B7"/>
    <w:rsid w:val="004D3B12"/>
    <w:rsid w:val="004D3BC4"/>
    <w:rsid w:val="004D4949"/>
    <w:rsid w:val="004D4C82"/>
    <w:rsid w:val="004D58EA"/>
    <w:rsid w:val="004D5E26"/>
    <w:rsid w:val="004D65BC"/>
    <w:rsid w:val="004D70C0"/>
    <w:rsid w:val="004D7108"/>
    <w:rsid w:val="004D7B8C"/>
    <w:rsid w:val="004D7CBC"/>
    <w:rsid w:val="004E0167"/>
    <w:rsid w:val="004E05AB"/>
    <w:rsid w:val="004E1575"/>
    <w:rsid w:val="004E2D10"/>
    <w:rsid w:val="004E310C"/>
    <w:rsid w:val="004E3906"/>
    <w:rsid w:val="004E446B"/>
    <w:rsid w:val="004E542D"/>
    <w:rsid w:val="004E6247"/>
    <w:rsid w:val="004E6CDD"/>
    <w:rsid w:val="004E730B"/>
    <w:rsid w:val="004E780B"/>
    <w:rsid w:val="004E781D"/>
    <w:rsid w:val="004E7C77"/>
    <w:rsid w:val="004F001F"/>
    <w:rsid w:val="004F119A"/>
    <w:rsid w:val="004F1CA1"/>
    <w:rsid w:val="004F2A97"/>
    <w:rsid w:val="004F3339"/>
    <w:rsid w:val="004F4252"/>
    <w:rsid w:val="004F43FD"/>
    <w:rsid w:val="004F447A"/>
    <w:rsid w:val="004F4F84"/>
    <w:rsid w:val="004F510C"/>
    <w:rsid w:val="004F51B1"/>
    <w:rsid w:val="004F58A7"/>
    <w:rsid w:val="004F5A99"/>
    <w:rsid w:val="004F5F22"/>
    <w:rsid w:val="004F5FCA"/>
    <w:rsid w:val="004F6162"/>
    <w:rsid w:val="004F6890"/>
    <w:rsid w:val="00500612"/>
    <w:rsid w:val="00500E2C"/>
    <w:rsid w:val="005013CA"/>
    <w:rsid w:val="00503188"/>
    <w:rsid w:val="00503CAB"/>
    <w:rsid w:val="00504B43"/>
    <w:rsid w:val="0050539B"/>
    <w:rsid w:val="00506D98"/>
    <w:rsid w:val="005073B4"/>
    <w:rsid w:val="005105AC"/>
    <w:rsid w:val="00510AD9"/>
    <w:rsid w:val="005114BC"/>
    <w:rsid w:val="00511690"/>
    <w:rsid w:val="00514043"/>
    <w:rsid w:val="0051631B"/>
    <w:rsid w:val="005169CB"/>
    <w:rsid w:val="00516B27"/>
    <w:rsid w:val="00516C86"/>
    <w:rsid w:val="00517083"/>
    <w:rsid w:val="00520030"/>
    <w:rsid w:val="005204F6"/>
    <w:rsid w:val="00520981"/>
    <w:rsid w:val="00521365"/>
    <w:rsid w:val="005217E7"/>
    <w:rsid w:val="005228AF"/>
    <w:rsid w:val="00522EBC"/>
    <w:rsid w:val="00524C3B"/>
    <w:rsid w:val="00525DEB"/>
    <w:rsid w:val="005262D5"/>
    <w:rsid w:val="00531110"/>
    <w:rsid w:val="00531CF7"/>
    <w:rsid w:val="00531E45"/>
    <w:rsid w:val="00532586"/>
    <w:rsid w:val="0053309C"/>
    <w:rsid w:val="00533748"/>
    <w:rsid w:val="00534004"/>
    <w:rsid w:val="0053486E"/>
    <w:rsid w:val="00534C9E"/>
    <w:rsid w:val="00534F3A"/>
    <w:rsid w:val="0053518B"/>
    <w:rsid w:val="005357F3"/>
    <w:rsid w:val="00536FEA"/>
    <w:rsid w:val="005418F3"/>
    <w:rsid w:val="005429A2"/>
    <w:rsid w:val="00544E07"/>
    <w:rsid w:val="00547453"/>
    <w:rsid w:val="005475DA"/>
    <w:rsid w:val="005511BB"/>
    <w:rsid w:val="0055122F"/>
    <w:rsid w:val="0055171E"/>
    <w:rsid w:val="00551802"/>
    <w:rsid w:val="005538FD"/>
    <w:rsid w:val="00553FBF"/>
    <w:rsid w:val="00554D1A"/>
    <w:rsid w:val="005565A4"/>
    <w:rsid w:val="00556E35"/>
    <w:rsid w:val="00557FB3"/>
    <w:rsid w:val="0056065A"/>
    <w:rsid w:val="0056124F"/>
    <w:rsid w:val="00562C8C"/>
    <w:rsid w:val="005633C3"/>
    <w:rsid w:val="00563723"/>
    <w:rsid w:val="00564C5F"/>
    <w:rsid w:val="00566304"/>
    <w:rsid w:val="005668D6"/>
    <w:rsid w:val="00567A04"/>
    <w:rsid w:val="005700C8"/>
    <w:rsid w:val="0057055D"/>
    <w:rsid w:val="005709C5"/>
    <w:rsid w:val="005712CD"/>
    <w:rsid w:val="005717AF"/>
    <w:rsid w:val="00571F19"/>
    <w:rsid w:val="005721B9"/>
    <w:rsid w:val="0057375F"/>
    <w:rsid w:val="00574346"/>
    <w:rsid w:val="005750AD"/>
    <w:rsid w:val="0057560B"/>
    <w:rsid w:val="0057581A"/>
    <w:rsid w:val="00576047"/>
    <w:rsid w:val="005769CE"/>
    <w:rsid w:val="00576AA0"/>
    <w:rsid w:val="00576C1E"/>
    <w:rsid w:val="005771FD"/>
    <w:rsid w:val="005774FD"/>
    <w:rsid w:val="00577BA7"/>
    <w:rsid w:val="00577C6A"/>
    <w:rsid w:val="00577E28"/>
    <w:rsid w:val="0058032F"/>
    <w:rsid w:val="005806E4"/>
    <w:rsid w:val="005808BB"/>
    <w:rsid w:val="00581141"/>
    <w:rsid w:val="005815D2"/>
    <w:rsid w:val="00581A49"/>
    <w:rsid w:val="00582ACB"/>
    <w:rsid w:val="00582F41"/>
    <w:rsid w:val="00583059"/>
    <w:rsid w:val="005842C0"/>
    <w:rsid w:val="00584D87"/>
    <w:rsid w:val="00585B7D"/>
    <w:rsid w:val="00590143"/>
    <w:rsid w:val="005912A9"/>
    <w:rsid w:val="00594B1D"/>
    <w:rsid w:val="00594B30"/>
    <w:rsid w:val="0059561C"/>
    <w:rsid w:val="00595F11"/>
    <w:rsid w:val="00596DFF"/>
    <w:rsid w:val="00597877"/>
    <w:rsid w:val="00597F5A"/>
    <w:rsid w:val="005A08A5"/>
    <w:rsid w:val="005A12C3"/>
    <w:rsid w:val="005A2575"/>
    <w:rsid w:val="005A3AD2"/>
    <w:rsid w:val="005A41FD"/>
    <w:rsid w:val="005A53E8"/>
    <w:rsid w:val="005A601B"/>
    <w:rsid w:val="005A6F28"/>
    <w:rsid w:val="005A788E"/>
    <w:rsid w:val="005B0119"/>
    <w:rsid w:val="005B037B"/>
    <w:rsid w:val="005B0795"/>
    <w:rsid w:val="005B0C6F"/>
    <w:rsid w:val="005B1DA0"/>
    <w:rsid w:val="005B2516"/>
    <w:rsid w:val="005B26BD"/>
    <w:rsid w:val="005B6A0E"/>
    <w:rsid w:val="005B77F9"/>
    <w:rsid w:val="005B7E74"/>
    <w:rsid w:val="005C0172"/>
    <w:rsid w:val="005C0194"/>
    <w:rsid w:val="005C0407"/>
    <w:rsid w:val="005C125F"/>
    <w:rsid w:val="005C2BB2"/>
    <w:rsid w:val="005C351D"/>
    <w:rsid w:val="005C3F91"/>
    <w:rsid w:val="005C47FD"/>
    <w:rsid w:val="005C50DE"/>
    <w:rsid w:val="005C51DE"/>
    <w:rsid w:val="005C5E07"/>
    <w:rsid w:val="005C6D34"/>
    <w:rsid w:val="005C6E4E"/>
    <w:rsid w:val="005C753D"/>
    <w:rsid w:val="005C7A6F"/>
    <w:rsid w:val="005C7A96"/>
    <w:rsid w:val="005D0054"/>
    <w:rsid w:val="005D163A"/>
    <w:rsid w:val="005D1EA7"/>
    <w:rsid w:val="005D2BF9"/>
    <w:rsid w:val="005D4F6C"/>
    <w:rsid w:val="005D5E0D"/>
    <w:rsid w:val="005D69F6"/>
    <w:rsid w:val="005D72EE"/>
    <w:rsid w:val="005D7AD2"/>
    <w:rsid w:val="005E05AF"/>
    <w:rsid w:val="005E2685"/>
    <w:rsid w:val="005E3105"/>
    <w:rsid w:val="005E32AB"/>
    <w:rsid w:val="005E32D8"/>
    <w:rsid w:val="005E37E1"/>
    <w:rsid w:val="005E39E3"/>
    <w:rsid w:val="005E440A"/>
    <w:rsid w:val="005E53E2"/>
    <w:rsid w:val="005E5576"/>
    <w:rsid w:val="005E5661"/>
    <w:rsid w:val="005E5A67"/>
    <w:rsid w:val="005E6386"/>
    <w:rsid w:val="005E63C8"/>
    <w:rsid w:val="005E7FBD"/>
    <w:rsid w:val="005F0166"/>
    <w:rsid w:val="005F0877"/>
    <w:rsid w:val="005F174C"/>
    <w:rsid w:val="005F38D0"/>
    <w:rsid w:val="005F48A9"/>
    <w:rsid w:val="005F4EED"/>
    <w:rsid w:val="005F69E8"/>
    <w:rsid w:val="005F763B"/>
    <w:rsid w:val="005F76C7"/>
    <w:rsid w:val="005F77A1"/>
    <w:rsid w:val="006003F6"/>
    <w:rsid w:val="00602960"/>
    <w:rsid w:val="00602B71"/>
    <w:rsid w:val="00603705"/>
    <w:rsid w:val="00603744"/>
    <w:rsid w:val="00603BBF"/>
    <w:rsid w:val="00603EE6"/>
    <w:rsid w:val="00604012"/>
    <w:rsid w:val="0060435D"/>
    <w:rsid w:val="00605A34"/>
    <w:rsid w:val="006067F9"/>
    <w:rsid w:val="00606D6D"/>
    <w:rsid w:val="0060705B"/>
    <w:rsid w:val="006075E0"/>
    <w:rsid w:val="00607CC1"/>
    <w:rsid w:val="00610A0C"/>
    <w:rsid w:val="006114DE"/>
    <w:rsid w:val="00611644"/>
    <w:rsid w:val="0061229C"/>
    <w:rsid w:val="006126BC"/>
    <w:rsid w:val="00613391"/>
    <w:rsid w:val="0061344E"/>
    <w:rsid w:val="00614EBE"/>
    <w:rsid w:val="0061529A"/>
    <w:rsid w:val="00615315"/>
    <w:rsid w:val="0061563B"/>
    <w:rsid w:val="00616254"/>
    <w:rsid w:val="0061627A"/>
    <w:rsid w:val="00616DC6"/>
    <w:rsid w:val="006174F3"/>
    <w:rsid w:val="00617679"/>
    <w:rsid w:val="00617931"/>
    <w:rsid w:val="006179F5"/>
    <w:rsid w:val="0062042E"/>
    <w:rsid w:val="00620472"/>
    <w:rsid w:val="00621DCA"/>
    <w:rsid w:val="0062330E"/>
    <w:rsid w:val="00623516"/>
    <w:rsid w:val="00623765"/>
    <w:rsid w:val="0062380F"/>
    <w:rsid w:val="00624336"/>
    <w:rsid w:val="00626050"/>
    <w:rsid w:val="0062659E"/>
    <w:rsid w:val="006269DB"/>
    <w:rsid w:val="00626AF0"/>
    <w:rsid w:val="00626B10"/>
    <w:rsid w:val="00627272"/>
    <w:rsid w:val="00627BB3"/>
    <w:rsid w:val="0063039E"/>
    <w:rsid w:val="006305AC"/>
    <w:rsid w:val="0063072C"/>
    <w:rsid w:val="00631477"/>
    <w:rsid w:val="00631828"/>
    <w:rsid w:val="00631C3A"/>
    <w:rsid w:val="006321A4"/>
    <w:rsid w:val="0063283B"/>
    <w:rsid w:val="00632C83"/>
    <w:rsid w:val="00633A62"/>
    <w:rsid w:val="00634E67"/>
    <w:rsid w:val="006355AF"/>
    <w:rsid w:val="00635ED8"/>
    <w:rsid w:val="006370B7"/>
    <w:rsid w:val="00637338"/>
    <w:rsid w:val="00637EAB"/>
    <w:rsid w:val="0064010D"/>
    <w:rsid w:val="00642830"/>
    <w:rsid w:val="006431B2"/>
    <w:rsid w:val="006432EF"/>
    <w:rsid w:val="00644438"/>
    <w:rsid w:val="0064481A"/>
    <w:rsid w:val="00645423"/>
    <w:rsid w:val="00645574"/>
    <w:rsid w:val="0064570D"/>
    <w:rsid w:val="00645A82"/>
    <w:rsid w:val="006464F6"/>
    <w:rsid w:val="00647304"/>
    <w:rsid w:val="00650035"/>
    <w:rsid w:val="00651713"/>
    <w:rsid w:val="006520C3"/>
    <w:rsid w:val="00652CDC"/>
    <w:rsid w:val="0065311F"/>
    <w:rsid w:val="0065317E"/>
    <w:rsid w:val="006531AE"/>
    <w:rsid w:val="006534AC"/>
    <w:rsid w:val="006536F9"/>
    <w:rsid w:val="00654C5B"/>
    <w:rsid w:val="00655711"/>
    <w:rsid w:val="00656EC1"/>
    <w:rsid w:val="0065786D"/>
    <w:rsid w:val="00657F8E"/>
    <w:rsid w:val="006600DB"/>
    <w:rsid w:val="006602FF"/>
    <w:rsid w:val="00660BA9"/>
    <w:rsid w:val="00660ED0"/>
    <w:rsid w:val="00660F57"/>
    <w:rsid w:val="00660FD4"/>
    <w:rsid w:val="00661AAD"/>
    <w:rsid w:val="00661C77"/>
    <w:rsid w:val="00662483"/>
    <w:rsid w:val="0066329C"/>
    <w:rsid w:val="006644DA"/>
    <w:rsid w:val="0066596C"/>
    <w:rsid w:val="00665FC2"/>
    <w:rsid w:val="006664D7"/>
    <w:rsid w:val="0066729E"/>
    <w:rsid w:val="00667593"/>
    <w:rsid w:val="006677E3"/>
    <w:rsid w:val="0067024E"/>
    <w:rsid w:val="00670970"/>
    <w:rsid w:val="00670A0C"/>
    <w:rsid w:val="00670BE8"/>
    <w:rsid w:val="00671228"/>
    <w:rsid w:val="00671428"/>
    <w:rsid w:val="006718A2"/>
    <w:rsid w:val="00671A0F"/>
    <w:rsid w:val="00671B02"/>
    <w:rsid w:val="006725FB"/>
    <w:rsid w:val="00672808"/>
    <w:rsid w:val="006731BF"/>
    <w:rsid w:val="00674B28"/>
    <w:rsid w:val="00674F02"/>
    <w:rsid w:val="00676DD2"/>
    <w:rsid w:val="00677D64"/>
    <w:rsid w:val="00677DB3"/>
    <w:rsid w:val="00680C47"/>
    <w:rsid w:val="00680CAB"/>
    <w:rsid w:val="0068328E"/>
    <w:rsid w:val="006845E3"/>
    <w:rsid w:val="00684E9D"/>
    <w:rsid w:val="006854A1"/>
    <w:rsid w:val="006862FB"/>
    <w:rsid w:val="006872A9"/>
    <w:rsid w:val="00687953"/>
    <w:rsid w:val="00687970"/>
    <w:rsid w:val="006915B2"/>
    <w:rsid w:val="00692019"/>
    <w:rsid w:val="006922CF"/>
    <w:rsid w:val="0069295D"/>
    <w:rsid w:val="00693399"/>
    <w:rsid w:val="0069400D"/>
    <w:rsid w:val="00694126"/>
    <w:rsid w:val="0069438B"/>
    <w:rsid w:val="006947DD"/>
    <w:rsid w:val="0069498E"/>
    <w:rsid w:val="00695541"/>
    <w:rsid w:val="00695887"/>
    <w:rsid w:val="00695A5D"/>
    <w:rsid w:val="00696505"/>
    <w:rsid w:val="00696AB2"/>
    <w:rsid w:val="00696B04"/>
    <w:rsid w:val="00696D3A"/>
    <w:rsid w:val="00697830"/>
    <w:rsid w:val="0069785D"/>
    <w:rsid w:val="00697AF8"/>
    <w:rsid w:val="006A03D0"/>
    <w:rsid w:val="006A0CAF"/>
    <w:rsid w:val="006A0D2D"/>
    <w:rsid w:val="006A108D"/>
    <w:rsid w:val="006A2800"/>
    <w:rsid w:val="006A2E6F"/>
    <w:rsid w:val="006A4BBF"/>
    <w:rsid w:val="006A5C0F"/>
    <w:rsid w:val="006A5EA3"/>
    <w:rsid w:val="006A7228"/>
    <w:rsid w:val="006B0550"/>
    <w:rsid w:val="006B05F8"/>
    <w:rsid w:val="006B12F5"/>
    <w:rsid w:val="006B1449"/>
    <w:rsid w:val="006B1661"/>
    <w:rsid w:val="006B3066"/>
    <w:rsid w:val="006B404D"/>
    <w:rsid w:val="006B5179"/>
    <w:rsid w:val="006B549A"/>
    <w:rsid w:val="006B59DC"/>
    <w:rsid w:val="006B6472"/>
    <w:rsid w:val="006B7C31"/>
    <w:rsid w:val="006B7D28"/>
    <w:rsid w:val="006B7E5D"/>
    <w:rsid w:val="006C035F"/>
    <w:rsid w:val="006C0913"/>
    <w:rsid w:val="006C1979"/>
    <w:rsid w:val="006C3871"/>
    <w:rsid w:val="006C3B9B"/>
    <w:rsid w:val="006C5630"/>
    <w:rsid w:val="006C5B56"/>
    <w:rsid w:val="006C5D2F"/>
    <w:rsid w:val="006C6D73"/>
    <w:rsid w:val="006C740F"/>
    <w:rsid w:val="006C7581"/>
    <w:rsid w:val="006D1134"/>
    <w:rsid w:val="006D143D"/>
    <w:rsid w:val="006D1AC6"/>
    <w:rsid w:val="006D1B6A"/>
    <w:rsid w:val="006D1C3E"/>
    <w:rsid w:val="006D3055"/>
    <w:rsid w:val="006D590D"/>
    <w:rsid w:val="006D612D"/>
    <w:rsid w:val="006D64E2"/>
    <w:rsid w:val="006D67F0"/>
    <w:rsid w:val="006D7571"/>
    <w:rsid w:val="006E10C2"/>
    <w:rsid w:val="006E1782"/>
    <w:rsid w:val="006E1922"/>
    <w:rsid w:val="006E1FF6"/>
    <w:rsid w:val="006E200C"/>
    <w:rsid w:val="006E28B5"/>
    <w:rsid w:val="006E2989"/>
    <w:rsid w:val="006E2F3E"/>
    <w:rsid w:val="006E2FE7"/>
    <w:rsid w:val="006E3228"/>
    <w:rsid w:val="006E358A"/>
    <w:rsid w:val="006E3837"/>
    <w:rsid w:val="006E3A88"/>
    <w:rsid w:val="006E5191"/>
    <w:rsid w:val="006E5385"/>
    <w:rsid w:val="006E5388"/>
    <w:rsid w:val="006E66CF"/>
    <w:rsid w:val="006E6A2E"/>
    <w:rsid w:val="006E6CA6"/>
    <w:rsid w:val="006F0EDA"/>
    <w:rsid w:val="006F12A8"/>
    <w:rsid w:val="006F2ACB"/>
    <w:rsid w:val="006F2E7C"/>
    <w:rsid w:val="006F326E"/>
    <w:rsid w:val="006F3AF1"/>
    <w:rsid w:val="006F3DB7"/>
    <w:rsid w:val="006F4843"/>
    <w:rsid w:val="006F4B67"/>
    <w:rsid w:val="006F6973"/>
    <w:rsid w:val="006F7517"/>
    <w:rsid w:val="006F75E9"/>
    <w:rsid w:val="006F7B1C"/>
    <w:rsid w:val="00700639"/>
    <w:rsid w:val="00700D6A"/>
    <w:rsid w:val="007022A5"/>
    <w:rsid w:val="00702BD7"/>
    <w:rsid w:val="00702EFF"/>
    <w:rsid w:val="00703F8E"/>
    <w:rsid w:val="007044C9"/>
    <w:rsid w:val="007045E2"/>
    <w:rsid w:val="00704C76"/>
    <w:rsid w:val="00705059"/>
    <w:rsid w:val="007050E6"/>
    <w:rsid w:val="00705408"/>
    <w:rsid w:val="007058AD"/>
    <w:rsid w:val="007079F9"/>
    <w:rsid w:val="00707A07"/>
    <w:rsid w:val="00710D1A"/>
    <w:rsid w:val="0071144D"/>
    <w:rsid w:val="00711CBC"/>
    <w:rsid w:val="00711EB3"/>
    <w:rsid w:val="007120B4"/>
    <w:rsid w:val="00712BB4"/>
    <w:rsid w:val="00714334"/>
    <w:rsid w:val="00714569"/>
    <w:rsid w:val="00716012"/>
    <w:rsid w:val="007161C7"/>
    <w:rsid w:val="007168D5"/>
    <w:rsid w:val="00716ACE"/>
    <w:rsid w:val="0071766F"/>
    <w:rsid w:val="0071778B"/>
    <w:rsid w:val="00720B93"/>
    <w:rsid w:val="00722574"/>
    <w:rsid w:val="00722BB4"/>
    <w:rsid w:val="0072394C"/>
    <w:rsid w:val="00723AB5"/>
    <w:rsid w:val="00723EAB"/>
    <w:rsid w:val="00724405"/>
    <w:rsid w:val="00724809"/>
    <w:rsid w:val="00724D65"/>
    <w:rsid w:val="00725C11"/>
    <w:rsid w:val="00726BF9"/>
    <w:rsid w:val="00727880"/>
    <w:rsid w:val="00730226"/>
    <w:rsid w:val="00733A01"/>
    <w:rsid w:val="00733EB6"/>
    <w:rsid w:val="00733EE2"/>
    <w:rsid w:val="00734CA9"/>
    <w:rsid w:val="00735743"/>
    <w:rsid w:val="0073576F"/>
    <w:rsid w:val="00735A99"/>
    <w:rsid w:val="00735C38"/>
    <w:rsid w:val="00735DB9"/>
    <w:rsid w:val="007362AE"/>
    <w:rsid w:val="00737BD0"/>
    <w:rsid w:val="00737C37"/>
    <w:rsid w:val="007405DC"/>
    <w:rsid w:val="00740A5C"/>
    <w:rsid w:val="00740E10"/>
    <w:rsid w:val="0074122F"/>
    <w:rsid w:val="00742C7C"/>
    <w:rsid w:val="00742EF0"/>
    <w:rsid w:val="00742FD5"/>
    <w:rsid w:val="00743577"/>
    <w:rsid w:val="00743CAD"/>
    <w:rsid w:val="007448CF"/>
    <w:rsid w:val="00746586"/>
    <w:rsid w:val="007470E5"/>
    <w:rsid w:val="0075031B"/>
    <w:rsid w:val="00750D7D"/>
    <w:rsid w:val="00752D35"/>
    <w:rsid w:val="00753694"/>
    <w:rsid w:val="0075374E"/>
    <w:rsid w:val="00753B71"/>
    <w:rsid w:val="007541D2"/>
    <w:rsid w:val="007554A4"/>
    <w:rsid w:val="007558B5"/>
    <w:rsid w:val="007561AC"/>
    <w:rsid w:val="00756274"/>
    <w:rsid w:val="00756F27"/>
    <w:rsid w:val="0075754F"/>
    <w:rsid w:val="00757710"/>
    <w:rsid w:val="00760F44"/>
    <w:rsid w:val="00761963"/>
    <w:rsid w:val="00761B4F"/>
    <w:rsid w:val="0076200B"/>
    <w:rsid w:val="0076306C"/>
    <w:rsid w:val="007632EC"/>
    <w:rsid w:val="00763CF9"/>
    <w:rsid w:val="00763EDC"/>
    <w:rsid w:val="00764F38"/>
    <w:rsid w:val="007650E8"/>
    <w:rsid w:val="0076525E"/>
    <w:rsid w:val="00765401"/>
    <w:rsid w:val="00765779"/>
    <w:rsid w:val="007658ED"/>
    <w:rsid w:val="00765A87"/>
    <w:rsid w:val="00765B19"/>
    <w:rsid w:val="0076615D"/>
    <w:rsid w:val="00766613"/>
    <w:rsid w:val="007671B3"/>
    <w:rsid w:val="0077014E"/>
    <w:rsid w:val="0077027F"/>
    <w:rsid w:val="007703BE"/>
    <w:rsid w:val="0077051A"/>
    <w:rsid w:val="007714A8"/>
    <w:rsid w:val="0077204F"/>
    <w:rsid w:val="00773DE8"/>
    <w:rsid w:val="00773F4A"/>
    <w:rsid w:val="007764A6"/>
    <w:rsid w:val="007775BD"/>
    <w:rsid w:val="0078091F"/>
    <w:rsid w:val="00781168"/>
    <w:rsid w:val="00782A7D"/>
    <w:rsid w:val="0078386A"/>
    <w:rsid w:val="00783E53"/>
    <w:rsid w:val="00784A37"/>
    <w:rsid w:val="00784BC0"/>
    <w:rsid w:val="00786163"/>
    <w:rsid w:val="00787662"/>
    <w:rsid w:val="007904BC"/>
    <w:rsid w:val="00791449"/>
    <w:rsid w:val="00791CE2"/>
    <w:rsid w:val="00792BED"/>
    <w:rsid w:val="007933F0"/>
    <w:rsid w:val="0079494E"/>
    <w:rsid w:val="00794C2B"/>
    <w:rsid w:val="0079526D"/>
    <w:rsid w:val="007974B7"/>
    <w:rsid w:val="007A04F6"/>
    <w:rsid w:val="007A0501"/>
    <w:rsid w:val="007A0741"/>
    <w:rsid w:val="007A1A33"/>
    <w:rsid w:val="007A1C48"/>
    <w:rsid w:val="007A1DBC"/>
    <w:rsid w:val="007A2752"/>
    <w:rsid w:val="007A2933"/>
    <w:rsid w:val="007A39F7"/>
    <w:rsid w:val="007A44DB"/>
    <w:rsid w:val="007A4937"/>
    <w:rsid w:val="007A53E3"/>
    <w:rsid w:val="007A55E5"/>
    <w:rsid w:val="007A5C45"/>
    <w:rsid w:val="007A6807"/>
    <w:rsid w:val="007B04FC"/>
    <w:rsid w:val="007B0B87"/>
    <w:rsid w:val="007B11E6"/>
    <w:rsid w:val="007B1306"/>
    <w:rsid w:val="007B1A5E"/>
    <w:rsid w:val="007B2917"/>
    <w:rsid w:val="007B39CF"/>
    <w:rsid w:val="007B4821"/>
    <w:rsid w:val="007B4BC8"/>
    <w:rsid w:val="007B72E0"/>
    <w:rsid w:val="007C18CE"/>
    <w:rsid w:val="007C18D5"/>
    <w:rsid w:val="007C1AB7"/>
    <w:rsid w:val="007C31E4"/>
    <w:rsid w:val="007C3430"/>
    <w:rsid w:val="007C47F2"/>
    <w:rsid w:val="007C4EC3"/>
    <w:rsid w:val="007C5F3A"/>
    <w:rsid w:val="007C626F"/>
    <w:rsid w:val="007C632E"/>
    <w:rsid w:val="007C6E03"/>
    <w:rsid w:val="007C709D"/>
    <w:rsid w:val="007C7472"/>
    <w:rsid w:val="007D01A8"/>
    <w:rsid w:val="007D1222"/>
    <w:rsid w:val="007D13AE"/>
    <w:rsid w:val="007D1F1E"/>
    <w:rsid w:val="007D30D4"/>
    <w:rsid w:val="007D50FC"/>
    <w:rsid w:val="007D520C"/>
    <w:rsid w:val="007D54BE"/>
    <w:rsid w:val="007D6F6A"/>
    <w:rsid w:val="007E0E87"/>
    <w:rsid w:val="007E0FF3"/>
    <w:rsid w:val="007E1AE3"/>
    <w:rsid w:val="007E2214"/>
    <w:rsid w:val="007E2688"/>
    <w:rsid w:val="007E2F1E"/>
    <w:rsid w:val="007E34F1"/>
    <w:rsid w:val="007E3741"/>
    <w:rsid w:val="007E3A8A"/>
    <w:rsid w:val="007E482A"/>
    <w:rsid w:val="007E5808"/>
    <w:rsid w:val="007E62EE"/>
    <w:rsid w:val="007E6E18"/>
    <w:rsid w:val="007E7B60"/>
    <w:rsid w:val="007E7B97"/>
    <w:rsid w:val="007F094D"/>
    <w:rsid w:val="007F10AE"/>
    <w:rsid w:val="007F2198"/>
    <w:rsid w:val="007F2C90"/>
    <w:rsid w:val="007F3422"/>
    <w:rsid w:val="007F43C2"/>
    <w:rsid w:val="007F4B5A"/>
    <w:rsid w:val="007F4BFE"/>
    <w:rsid w:val="007F4D36"/>
    <w:rsid w:val="007F5E25"/>
    <w:rsid w:val="007F6EF7"/>
    <w:rsid w:val="007F7A38"/>
    <w:rsid w:val="007F7BC4"/>
    <w:rsid w:val="0080135C"/>
    <w:rsid w:val="00801733"/>
    <w:rsid w:val="008019F4"/>
    <w:rsid w:val="00801C33"/>
    <w:rsid w:val="00802221"/>
    <w:rsid w:val="00802802"/>
    <w:rsid w:val="00802B0A"/>
    <w:rsid w:val="0080307B"/>
    <w:rsid w:val="00803274"/>
    <w:rsid w:val="008033DB"/>
    <w:rsid w:val="00806704"/>
    <w:rsid w:val="00806D36"/>
    <w:rsid w:val="0080795D"/>
    <w:rsid w:val="008119CE"/>
    <w:rsid w:val="00812374"/>
    <w:rsid w:val="0081284E"/>
    <w:rsid w:val="00812E84"/>
    <w:rsid w:val="00812F59"/>
    <w:rsid w:val="00813161"/>
    <w:rsid w:val="00813A19"/>
    <w:rsid w:val="008140F9"/>
    <w:rsid w:val="00814A78"/>
    <w:rsid w:val="00814AB6"/>
    <w:rsid w:val="00814BA9"/>
    <w:rsid w:val="00814BD7"/>
    <w:rsid w:val="00814E43"/>
    <w:rsid w:val="00815557"/>
    <w:rsid w:val="00815AB0"/>
    <w:rsid w:val="00815D21"/>
    <w:rsid w:val="008169D0"/>
    <w:rsid w:val="00817F52"/>
    <w:rsid w:val="00820B7E"/>
    <w:rsid w:val="00821125"/>
    <w:rsid w:val="008212F5"/>
    <w:rsid w:val="0082194B"/>
    <w:rsid w:val="00822441"/>
    <w:rsid w:val="00823598"/>
    <w:rsid w:val="00823CD3"/>
    <w:rsid w:val="00823E8C"/>
    <w:rsid w:val="008241C6"/>
    <w:rsid w:val="00824CF4"/>
    <w:rsid w:val="008257D5"/>
    <w:rsid w:val="00825F8D"/>
    <w:rsid w:val="00826AF9"/>
    <w:rsid w:val="008273EB"/>
    <w:rsid w:val="00830C7F"/>
    <w:rsid w:val="00830C92"/>
    <w:rsid w:val="00831534"/>
    <w:rsid w:val="008327BA"/>
    <w:rsid w:val="0083319A"/>
    <w:rsid w:val="008333EE"/>
    <w:rsid w:val="00833630"/>
    <w:rsid w:val="008341BB"/>
    <w:rsid w:val="00835E24"/>
    <w:rsid w:val="00837517"/>
    <w:rsid w:val="008425BE"/>
    <w:rsid w:val="008429BA"/>
    <w:rsid w:val="00845092"/>
    <w:rsid w:val="00845270"/>
    <w:rsid w:val="00845348"/>
    <w:rsid w:val="00845484"/>
    <w:rsid w:val="00845A94"/>
    <w:rsid w:val="00846567"/>
    <w:rsid w:val="00846B54"/>
    <w:rsid w:val="008477BA"/>
    <w:rsid w:val="00847B9D"/>
    <w:rsid w:val="00850CEA"/>
    <w:rsid w:val="00850DBB"/>
    <w:rsid w:val="008513A5"/>
    <w:rsid w:val="00851A5F"/>
    <w:rsid w:val="00852316"/>
    <w:rsid w:val="00852678"/>
    <w:rsid w:val="008526D7"/>
    <w:rsid w:val="00852A74"/>
    <w:rsid w:val="00853E62"/>
    <w:rsid w:val="0085440B"/>
    <w:rsid w:val="008550BD"/>
    <w:rsid w:val="00855121"/>
    <w:rsid w:val="0085624E"/>
    <w:rsid w:val="0085669C"/>
    <w:rsid w:val="0085759E"/>
    <w:rsid w:val="00857EFA"/>
    <w:rsid w:val="00857FC3"/>
    <w:rsid w:val="00862CCC"/>
    <w:rsid w:val="00863C2E"/>
    <w:rsid w:val="00864E37"/>
    <w:rsid w:val="008656A9"/>
    <w:rsid w:val="008656C3"/>
    <w:rsid w:val="00865C0B"/>
    <w:rsid w:val="008707D2"/>
    <w:rsid w:val="00870A67"/>
    <w:rsid w:val="00870A68"/>
    <w:rsid w:val="00870EA3"/>
    <w:rsid w:val="00871837"/>
    <w:rsid w:val="008718AF"/>
    <w:rsid w:val="00872AB7"/>
    <w:rsid w:val="008736A7"/>
    <w:rsid w:val="0087371A"/>
    <w:rsid w:val="00873F8E"/>
    <w:rsid w:val="00875526"/>
    <w:rsid w:val="0087552B"/>
    <w:rsid w:val="00875A34"/>
    <w:rsid w:val="00875FC4"/>
    <w:rsid w:val="008760E8"/>
    <w:rsid w:val="008767A1"/>
    <w:rsid w:val="00877246"/>
    <w:rsid w:val="00877E6D"/>
    <w:rsid w:val="0088162A"/>
    <w:rsid w:val="00881AAF"/>
    <w:rsid w:val="00881B22"/>
    <w:rsid w:val="0088257A"/>
    <w:rsid w:val="00883182"/>
    <w:rsid w:val="00883552"/>
    <w:rsid w:val="00883F59"/>
    <w:rsid w:val="0088429B"/>
    <w:rsid w:val="00884760"/>
    <w:rsid w:val="00885A09"/>
    <w:rsid w:val="00886A36"/>
    <w:rsid w:val="00886A60"/>
    <w:rsid w:val="00890466"/>
    <w:rsid w:val="008904AC"/>
    <w:rsid w:val="00890B26"/>
    <w:rsid w:val="00890B46"/>
    <w:rsid w:val="00891331"/>
    <w:rsid w:val="0089179E"/>
    <w:rsid w:val="00892CCA"/>
    <w:rsid w:val="0089349E"/>
    <w:rsid w:val="0089365B"/>
    <w:rsid w:val="00893771"/>
    <w:rsid w:val="00894C84"/>
    <w:rsid w:val="00894F2A"/>
    <w:rsid w:val="0089512B"/>
    <w:rsid w:val="00895C1B"/>
    <w:rsid w:val="00896D03"/>
    <w:rsid w:val="008970BD"/>
    <w:rsid w:val="008A1AC7"/>
    <w:rsid w:val="008A1B5B"/>
    <w:rsid w:val="008A29F1"/>
    <w:rsid w:val="008A3488"/>
    <w:rsid w:val="008A3743"/>
    <w:rsid w:val="008A3885"/>
    <w:rsid w:val="008A4283"/>
    <w:rsid w:val="008A5176"/>
    <w:rsid w:val="008A6264"/>
    <w:rsid w:val="008A6BB5"/>
    <w:rsid w:val="008A6F29"/>
    <w:rsid w:val="008B0864"/>
    <w:rsid w:val="008B0D12"/>
    <w:rsid w:val="008B22BD"/>
    <w:rsid w:val="008B2898"/>
    <w:rsid w:val="008B2992"/>
    <w:rsid w:val="008B4E8F"/>
    <w:rsid w:val="008B51E2"/>
    <w:rsid w:val="008B5F58"/>
    <w:rsid w:val="008B68B3"/>
    <w:rsid w:val="008B6B2D"/>
    <w:rsid w:val="008C0456"/>
    <w:rsid w:val="008C07E9"/>
    <w:rsid w:val="008C0F26"/>
    <w:rsid w:val="008C12DD"/>
    <w:rsid w:val="008C3515"/>
    <w:rsid w:val="008C3D0F"/>
    <w:rsid w:val="008C41DB"/>
    <w:rsid w:val="008C43A9"/>
    <w:rsid w:val="008C5591"/>
    <w:rsid w:val="008C587B"/>
    <w:rsid w:val="008C5A87"/>
    <w:rsid w:val="008C6440"/>
    <w:rsid w:val="008C790E"/>
    <w:rsid w:val="008C7D88"/>
    <w:rsid w:val="008D049F"/>
    <w:rsid w:val="008D05D4"/>
    <w:rsid w:val="008D0CC7"/>
    <w:rsid w:val="008D0E71"/>
    <w:rsid w:val="008D1981"/>
    <w:rsid w:val="008D1E0F"/>
    <w:rsid w:val="008D341F"/>
    <w:rsid w:val="008D35CC"/>
    <w:rsid w:val="008D3786"/>
    <w:rsid w:val="008D64A4"/>
    <w:rsid w:val="008D6D82"/>
    <w:rsid w:val="008D756C"/>
    <w:rsid w:val="008E08AA"/>
    <w:rsid w:val="008E0F53"/>
    <w:rsid w:val="008E1632"/>
    <w:rsid w:val="008E1C04"/>
    <w:rsid w:val="008E226A"/>
    <w:rsid w:val="008E2407"/>
    <w:rsid w:val="008E5653"/>
    <w:rsid w:val="008E5E9E"/>
    <w:rsid w:val="008E6C33"/>
    <w:rsid w:val="008E7611"/>
    <w:rsid w:val="008E7B08"/>
    <w:rsid w:val="008F0076"/>
    <w:rsid w:val="008F0148"/>
    <w:rsid w:val="008F0C1B"/>
    <w:rsid w:val="008F0C22"/>
    <w:rsid w:val="008F26E7"/>
    <w:rsid w:val="008F3080"/>
    <w:rsid w:val="008F4863"/>
    <w:rsid w:val="008F5029"/>
    <w:rsid w:val="008F523F"/>
    <w:rsid w:val="008F584E"/>
    <w:rsid w:val="008F5DE5"/>
    <w:rsid w:val="008F6712"/>
    <w:rsid w:val="008F7D17"/>
    <w:rsid w:val="008F7E84"/>
    <w:rsid w:val="00901421"/>
    <w:rsid w:val="0090160C"/>
    <w:rsid w:val="00901811"/>
    <w:rsid w:val="009024D5"/>
    <w:rsid w:val="009024EF"/>
    <w:rsid w:val="009038EF"/>
    <w:rsid w:val="00906B9E"/>
    <w:rsid w:val="00906C1A"/>
    <w:rsid w:val="00907017"/>
    <w:rsid w:val="009105AD"/>
    <w:rsid w:val="009107D4"/>
    <w:rsid w:val="00911C72"/>
    <w:rsid w:val="00911E10"/>
    <w:rsid w:val="009128CF"/>
    <w:rsid w:val="009139E5"/>
    <w:rsid w:val="0091410A"/>
    <w:rsid w:val="00915B14"/>
    <w:rsid w:val="00916160"/>
    <w:rsid w:val="0091714F"/>
    <w:rsid w:val="009177D9"/>
    <w:rsid w:val="0092028A"/>
    <w:rsid w:val="009206BF"/>
    <w:rsid w:val="00921111"/>
    <w:rsid w:val="009236BF"/>
    <w:rsid w:val="00923CDC"/>
    <w:rsid w:val="00923F9D"/>
    <w:rsid w:val="009242FC"/>
    <w:rsid w:val="00924724"/>
    <w:rsid w:val="00924747"/>
    <w:rsid w:val="00924C4B"/>
    <w:rsid w:val="00924DD2"/>
    <w:rsid w:val="00925A4A"/>
    <w:rsid w:val="00927630"/>
    <w:rsid w:val="00930F33"/>
    <w:rsid w:val="0093164A"/>
    <w:rsid w:val="00931DFA"/>
    <w:rsid w:val="009321F5"/>
    <w:rsid w:val="009336CC"/>
    <w:rsid w:val="00933E24"/>
    <w:rsid w:val="00933E61"/>
    <w:rsid w:val="00933F8B"/>
    <w:rsid w:val="00933FEF"/>
    <w:rsid w:val="00934D8A"/>
    <w:rsid w:val="00934DAE"/>
    <w:rsid w:val="009355BE"/>
    <w:rsid w:val="00936413"/>
    <w:rsid w:val="00937E32"/>
    <w:rsid w:val="00941310"/>
    <w:rsid w:val="00942AF9"/>
    <w:rsid w:val="00943336"/>
    <w:rsid w:val="00943A0D"/>
    <w:rsid w:val="009446CB"/>
    <w:rsid w:val="00945299"/>
    <w:rsid w:val="0094614D"/>
    <w:rsid w:val="009463C9"/>
    <w:rsid w:val="00946C86"/>
    <w:rsid w:val="00947DDB"/>
    <w:rsid w:val="00950669"/>
    <w:rsid w:val="00950B28"/>
    <w:rsid w:val="00951CF4"/>
    <w:rsid w:val="00952435"/>
    <w:rsid w:val="00953509"/>
    <w:rsid w:val="00953696"/>
    <w:rsid w:val="0095508B"/>
    <w:rsid w:val="0095552D"/>
    <w:rsid w:val="009555FB"/>
    <w:rsid w:val="00956EB0"/>
    <w:rsid w:val="00957860"/>
    <w:rsid w:val="00957D76"/>
    <w:rsid w:val="009601B4"/>
    <w:rsid w:val="00961639"/>
    <w:rsid w:val="00961E16"/>
    <w:rsid w:val="00962893"/>
    <w:rsid w:val="00962EB7"/>
    <w:rsid w:val="00963828"/>
    <w:rsid w:val="009648F7"/>
    <w:rsid w:val="00964F25"/>
    <w:rsid w:val="00964F50"/>
    <w:rsid w:val="00965D40"/>
    <w:rsid w:val="00966177"/>
    <w:rsid w:val="00966B35"/>
    <w:rsid w:val="00970330"/>
    <w:rsid w:val="0097041C"/>
    <w:rsid w:val="00971A5A"/>
    <w:rsid w:val="00971BFC"/>
    <w:rsid w:val="00971D0F"/>
    <w:rsid w:val="00972A34"/>
    <w:rsid w:val="00974CFD"/>
    <w:rsid w:val="00975643"/>
    <w:rsid w:val="00975C20"/>
    <w:rsid w:val="0097638A"/>
    <w:rsid w:val="00976709"/>
    <w:rsid w:val="00980770"/>
    <w:rsid w:val="00980D66"/>
    <w:rsid w:val="00982451"/>
    <w:rsid w:val="0098267F"/>
    <w:rsid w:val="00982735"/>
    <w:rsid w:val="00982CAA"/>
    <w:rsid w:val="009833A9"/>
    <w:rsid w:val="00983AD9"/>
    <w:rsid w:val="009845A2"/>
    <w:rsid w:val="009847AE"/>
    <w:rsid w:val="00985AA6"/>
    <w:rsid w:val="00986C5F"/>
    <w:rsid w:val="009873A1"/>
    <w:rsid w:val="0098776F"/>
    <w:rsid w:val="00987C54"/>
    <w:rsid w:val="009903FD"/>
    <w:rsid w:val="00990664"/>
    <w:rsid w:val="0099150F"/>
    <w:rsid w:val="0099228A"/>
    <w:rsid w:val="009927C8"/>
    <w:rsid w:val="00992903"/>
    <w:rsid w:val="00993352"/>
    <w:rsid w:val="00994328"/>
    <w:rsid w:val="0099447F"/>
    <w:rsid w:val="00996865"/>
    <w:rsid w:val="00997B0B"/>
    <w:rsid w:val="009A1A44"/>
    <w:rsid w:val="009A29D7"/>
    <w:rsid w:val="009A358F"/>
    <w:rsid w:val="009A391D"/>
    <w:rsid w:val="009A3A11"/>
    <w:rsid w:val="009A443F"/>
    <w:rsid w:val="009A637B"/>
    <w:rsid w:val="009A6466"/>
    <w:rsid w:val="009A7774"/>
    <w:rsid w:val="009B0CD5"/>
    <w:rsid w:val="009B0EBE"/>
    <w:rsid w:val="009B1791"/>
    <w:rsid w:val="009B1E52"/>
    <w:rsid w:val="009B3B4C"/>
    <w:rsid w:val="009B48C9"/>
    <w:rsid w:val="009B4A2D"/>
    <w:rsid w:val="009B4C00"/>
    <w:rsid w:val="009B5AC5"/>
    <w:rsid w:val="009B677A"/>
    <w:rsid w:val="009B7627"/>
    <w:rsid w:val="009B7DE4"/>
    <w:rsid w:val="009C092A"/>
    <w:rsid w:val="009C0A1D"/>
    <w:rsid w:val="009C0A3F"/>
    <w:rsid w:val="009C0B9C"/>
    <w:rsid w:val="009C282C"/>
    <w:rsid w:val="009C3B6D"/>
    <w:rsid w:val="009C4052"/>
    <w:rsid w:val="009C5AC6"/>
    <w:rsid w:val="009C5E7A"/>
    <w:rsid w:val="009C74AC"/>
    <w:rsid w:val="009D15A4"/>
    <w:rsid w:val="009D1914"/>
    <w:rsid w:val="009D2970"/>
    <w:rsid w:val="009D2A8C"/>
    <w:rsid w:val="009D35DE"/>
    <w:rsid w:val="009D4904"/>
    <w:rsid w:val="009D49F4"/>
    <w:rsid w:val="009D4D38"/>
    <w:rsid w:val="009D53CE"/>
    <w:rsid w:val="009D6233"/>
    <w:rsid w:val="009E1126"/>
    <w:rsid w:val="009E19E5"/>
    <w:rsid w:val="009E3AFE"/>
    <w:rsid w:val="009E3FB1"/>
    <w:rsid w:val="009E4311"/>
    <w:rsid w:val="009E4BA2"/>
    <w:rsid w:val="009E5BB8"/>
    <w:rsid w:val="009E5FEA"/>
    <w:rsid w:val="009E60F2"/>
    <w:rsid w:val="009E73E3"/>
    <w:rsid w:val="009F0874"/>
    <w:rsid w:val="009F1758"/>
    <w:rsid w:val="009F17E6"/>
    <w:rsid w:val="009F19ED"/>
    <w:rsid w:val="009F27C4"/>
    <w:rsid w:val="009F3D3D"/>
    <w:rsid w:val="009F4D99"/>
    <w:rsid w:val="009F61A3"/>
    <w:rsid w:val="009F6545"/>
    <w:rsid w:val="009F7943"/>
    <w:rsid w:val="009F7ED1"/>
    <w:rsid w:val="00A007FD"/>
    <w:rsid w:val="00A0209C"/>
    <w:rsid w:val="00A0265A"/>
    <w:rsid w:val="00A03173"/>
    <w:rsid w:val="00A03C32"/>
    <w:rsid w:val="00A04481"/>
    <w:rsid w:val="00A04649"/>
    <w:rsid w:val="00A04B42"/>
    <w:rsid w:val="00A0523A"/>
    <w:rsid w:val="00A0590D"/>
    <w:rsid w:val="00A066E2"/>
    <w:rsid w:val="00A06DDD"/>
    <w:rsid w:val="00A07465"/>
    <w:rsid w:val="00A0767D"/>
    <w:rsid w:val="00A07980"/>
    <w:rsid w:val="00A117AB"/>
    <w:rsid w:val="00A12194"/>
    <w:rsid w:val="00A123F6"/>
    <w:rsid w:val="00A14365"/>
    <w:rsid w:val="00A16BAD"/>
    <w:rsid w:val="00A17B24"/>
    <w:rsid w:val="00A200B6"/>
    <w:rsid w:val="00A215E1"/>
    <w:rsid w:val="00A23A75"/>
    <w:rsid w:val="00A2405A"/>
    <w:rsid w:val="00A250D5"/>
    <w:rsid w:val="00A31086"/>
    <w:rsid w:val="00A31657"/>
    <w:rsid w:val="00A318E5"/>
    <w:rsid w:val="00A31C3A"/>
    <w:rsid w:val="00A31D29"/>
    <w:rsid w:val="00A32960"/>
    <w:rsid w:val="00A32CFC"/>
    <w:rsid w:val="00A32E3A"/>
    <w:rsid w:val="00A3512C"/>
    <w:rsid w:val="00A35861"/>
    <w:rsid w:val="00A35875"/>
    <w:rsid w:val="00A35F79"/>
    <w:rsid w:val="00A369C1"/>
    <w:rsid w:val="00A376AC"/>
    <w:rsid w:val="00A37B05"/>
    <w:rsid w:val="00A40A80"/>
    <w:rsid w:val="00A40CEA"/>
    <w:rsid w:val="00A4235E"/>
    <w:rsid w:val="00A42D4B"/>
    <w:rsid w:val="00A43071"/>
    <w:rsid w:val="00A43B4C"/>
    <w:rsid w:val="00A4490A"/>
    <w:rsid w:val="00A452DD"/>
    <w:rsid w:val="00A45395"/>
    <w:rsid w:val="00A46056"/>
    <w:rsid w:val="00A46C5C"/>
    <w:rsid w:val="00A46FD1"/>
    <w:rsid w:val="00A475B7"/>
    <w:rsid w:val="00A4775D"/>
    <w:rsid w:val="00A479A4"/>
    <w:rsid w:val="00A47B2A"/>
    <w:rsid w:val="00A47DE1"/>
    <w:rsid w:val="00A501BC"/>
    <w:rsid w:val="00A5190A"/>
    <w:rsid w:val="00A52723"/>
    <w:rsid w:val="00A54238"/>
    <w:rsid w:val="00A55CC1"/>
    <w:rsid w:val="00A56947"/>
    <w:rsid w:val="00A602AE"/>
    <w:rsid w:val="00A60943"/>
    <w:rsid w:val="00A613A2"/>
    <w:rsid w:val="00A61A75"/>
    <w:rsid w:val="00A63195"/>
    <w:rsid w:val="00A633A3"/>
    <w:rsid w:val="00A6357A"/>
    <w:rsid w:val="00A63B47"/>
    <w:rsid w:val="00A652F2"/>
    <w:rsid w:val="00A65BA3"/>
    <w:rsid w:val="00A66FC0"/>
    <w:rsid w:val="00A6735A"/>
    <w:rsid w:val="00A70236"/>
    <w:rsid w:val="00A705F0"/>
    <w:rsid w:val="00A70729"/>
    <w:rsid w:val="00A70D95"/>
    <w:rsid w:val="00A71DA6"/>
    <w:rsid w:val="00A72169"/>
    <w:rsid w:val="00A72DDF"/>
    <w:rsid w:val="00A73155"/>
    <w:rsid w:val="00A74354"/>
    <w:rsid w:val="00A74FC3"/>
    <w:rsid w:val="00A75B70"/>
    <w:rsid w:val="00A7610E"/>
    <w:rsid w:val="00A761E8"/>
    <w:rsid w:val="00A76263"/>
    <w:rsid w:val="00A76EE4"/>
    <w:rsid w:val="00A77DBD"/>
    <w:rsid w:val="00A8067D"/>
    <w:rsid w:val="00A80F42"/>
    <w:rsid w:val="00A81AC5"/>
    <w:rsid w:val="00A8233C"/>
    <w:rsid w:val="00A826E5"/>
    <w:rsid w:val="00A8328A"/>
    <w:rsid w:val="00A8352B"/>
    <w:rsid w:val="00A8382F"/>
    <w:rsid w:val="00A8493E"/>
    <w:rsid w:val="00A8587B"/>
    <w:rsid w:val="00A861C7"/>
    <w:rsid w:val="00A876D4"/>
    <w:rsid w:val="00A9073B"/>
    <w:rsid w:val="00A90D7C"/>
    <w:rsid w:val="00A914D1"/>
    <w:rsid w:val="00A93B53"/>
    <w:rsid w:val="00A9466F"/>
    <w:rsid w:val="00A9476C"/>
    <w:rsid w:val="00A94FCA"/>
    <w:rsid w:val="00A9561A"/>
    <w:rsid w:val="00A95D41"/>
    <w:rsid w:val="00A96417"/>
    <w:rsid w:val="00A969C4"/>
    <w:rsid w:val="00A96D26"/>
    <w:rsid w:val="00A96E90"/>
    <w:rsid w:val="00AA1CCA"/>
    <w:rsid w:val="00AA209B"/>
    <w:rsid w:val="00AA21BC"/>
    <w:rsid w:val="00AA36FE"/>
    <w:rsid w:val="00AA5D6D"/>
    <w:rsid w:val="00AA6034"/>
    <w:rsid w:val="00AA6940"/>
    <w:rsid w:val="00AA7658"/>
    <w:rsid w:val="00AB2006"/>
    <w:rsid w:val="00AB2979"/>
    <w:rsid w:val="00AB317B"/>
    <w:rsid w:val="00AB34F3"/>
    <w:rsid w:val="00AB41D4"/>
    <w:rsid w:val="00AB4956"/>
    <w:rsid w:val="00AB4C81"/>
    <w:rsid w:val="00AB5CCD"/>
    <w:rsid w:val="00AB669B"/>
    <w:rsid w:val="00AB68FF"/>
    <w:rsid w:val="00AB6BC5"/>
    <w:rsid w:val="00AB704D"/>
    <w:rsid w:val="00AB705D"/>
    <w:rsid w:val="00AB72D6"/>
    <w:rsid w:val="00AB7859"/>
    <w:rsid w:val="00AC08BB"/>
    <w:rsid w:val="00AC1067"/>
    <w:rsid w:val="00AC2521"/>
    <w:rsid w:val="00AC28A2"/>
    <w:rsid w:val="00AC319F"/>
    <w:rsid w:val="00AC3749"/>
    <w:rsid w:val="00AC3845"/>
    <w:rsid w:val="00AC416E"/>
    <w:rsid w:val="00AC446A"/>
    <w:rsid w:val="00AC4ADE"/>
    <w:rsid w:val="00AC4D5D"/>
    <w:rsid w:val="00AC75AD"/>
    <w:rsid w:val="00AC784E"/>
    <w:rsid w:val="00AD0795"/>
    <w:rsid w:val="00AD0BD6"/>
    <w:rsid w:val="00AD1AED"/>
    <w:rsid w:val="00AD23DF"/>
    <w:rsid w:val="00AD25DC"/>
    <w:rsid w:val="00AD27B1"/>
    <w:rsid w:val="00AD2B90"/>
    <w:rsid w:val="00AD2BD9"/>
    <w:rsid w:val="00AD2DCF"/>
    <w:rsid w:val="00AD5626"/>
    <w:rsid w:val="00AD7000"/>
    <w:rsid w:val="00AD7586"/>
    <w:rsid w:val="00AD784C"/>
    <w:rsid w:val="00AD7856"/>
    <w:rsid w:val="00AD7BA6"/>
    <w:rsid w:val="00AD7C4D"/>
    <w:rsid w:val="00AE1DBF"/>
    <w:rsid w:val="00AE36B8"/>
    <w:rsid w:val="00AE76A9"/>
    <w:rsid w:val="00AF0A31"/>
    <w:rsid w:val="00AF138E"/>
    <w:rsid w:val="00AF1E7B"/>
    <w:rsid w:val="00AF238C"/>
    <w:rsid w:val="00AF5621"/>
    <w:rsid w:val="00AF611C"/>
    <w:rsid w:val="00AF6C19"/>
    <w:rsid w:val="00AF6D54"/>
    <w:rsid w:val="00AF6FC8"/>
    <w:rsid w:val="00AF700B"/>
    <w:rsid w:val="00AF7402"/>
    <w:rsid w:val="00AF75DB"/>
    <w:rsid w:val="00AF7C09"/>
    <w:rsid w:val="00B0040F"/>
    <w:rsid w:val="00B014C6"/>
    <w:rsid w:val="00B0193E"/>
    <w:rsid w:val="00B01BC6"/>
    <w:rsid w:val="00B01C87"/>
    <w:rsid w:val="00B01E09"/>
    <w:rsid w:val="00B01EC5"/>
    <w:rsid w:val="00B0225B"/>
    <w:rsid w:val="00B02F03"/>
    <w:rsid w:val="00B03CE2"/>
    <w:rsid w:val="00B040F9"/>
    <w:rsid w:val="00B0427A"/>
    <w:rsid w:val="00B04366"/>
    <w:rsid w:val="00B04462"/>
    <w:rsid w:val="00B04C12"/>
    <w:rsid w:val="00B04DEF"/>
    <w:rsid w:val="00B0571F"/>
    <w:rsid w:val="00B05CD4"/>
    <w:rsid w:val="00B06450"/>
    <w:rsid w:val="00B07880"/>
    <w:rsid w:val="00B07977"/>
    <w:rsid w:val="00B07B92"/>
    <w:rsid w:val="00B10A8F"/>
    <w:rsid w:val="00B10F73"/>
    <w:rsid w:val="00B14535"/>
    <w:rsid w:val="00B14888"/>
    <w:rsid w:val="00B1537B"/>
    <w:rsid w:val="00B15636"/>
    <w:rsid w:val="00B1577D"/>
    <w:rsid w:val="00B16010"/>
    <w:rsid w:val="00B221C6"/>
    <w:rsid w:val="00B233E0"/>
    <w:rsid w:val="00B23DDF"/>
    <w:rsid w:val="00B23EAE"/>
    <w:rsid w:val="00B2419A"/>
    <w:rsid w:val="00B243BB"/>
    <w:rsid w:val="00B24789"/>
    <w:rsid w:val="00B24900"/>
    <w:rsid w:val="00B24997"/>
    <w:rsid w:val="00B24C92"/>
    <w:rsid w:val="00B24D9E"/>
    <w:rsid w:val="00B266B8"/>
    <w:rsid w:val="00B26DD5"/>
    <w:rsid w:val="00B27F52"/>
    <w:rsid w:val="00B30211"/>
    <w:rsid w:val="00B316F7"/>
    <w:rsid w:val="00B31DDB"/>
    <w:rsid w:val="00B320D0"/>
    <w:rsid w:val="00B323E7"/>
    <w:rsid w:val="00B324BF"/>
    <w:rsid w:val="00B3276F"/>
    <w:rsid w:val="00B329C4"/>
    <w:rsid w:val="00B32FF2"/>
    <w:rsid w:val="00B33119"/>
    <w:rsid w:val="00B33FC7"/>
    <w:rsid w:val="00B340A3"/>
    <w:rsid w:val="00B363E4"/>
    <w:rsid w:val="00B3756B"/>
    <w:rsid w:val="00B40849"/>
    <w:rsid w:val="00B436CC"/>
    <w:rsid w:val="00B438AE"/>
    <w:rsid w:val="00B43BF3"/>
    <w:rsid w:val="00B4473E"/>
    <w:rsid w:val="00B44B1E"/>
    <w:rsid w:val="00B44BEE"/>
    <w:rsid w:val="00B45AB6"/>
    <w:rsid w:val="00B45E8A"/>
    <w:rsid w:val="00B461E9"/>
    <w:rsid w:val="00B463A2"/>
    <w:rsid w:val="00B464F7"/>
    <w:rsid w:val="00B472E7"/>
    <w:rsid w:val="00B4731F"/>
    <w:rsid w:val="00B476C8"/>
    <w:rsid w:val="00B479DA"/>
    <w:rsid w:val="00B47DC7"/>
    <w:rsid w:val="00B50536"/>
    <w:rsid w:val="00B50A8C"/>
    <w:rsid w:val="00B51B41"/>
    <w:rsid w:val="00B51F54"/>
    <w:rsid w:val="00B53B3D"/>
    <w:rsid w:val="00B5405D"/>
    <w:rsid w:val="00B54AEB"/>
    <w:rsid w:val="00B54DA5"/>
    <w:rsid w:val="00B5534A"/>
    <w:rsid w:val="00B55EB4"/>
    <w:rsid w:val="00B607CC"/>
    <w:rsid w:val="00B61B5B"/>
    <w:rsid w:val="00B61D85"/>
    <w:rsid w:val="00B61E3C"/>
    <w:rsid w:val="00B6283A"/>
    <w:rsid w:val="00B643A7"/>
    <w:rsid w:val="00B660DE"/>
    <w:rsid w:val="00B6710E"/>
    <w:rsid w:val="00B67654"/>
    <w:rsid w:val="00B67E33"/>
    <w:rsid w:val="00B72A35"/>
    <w:rsid w:val="00B73008"/>
    <w:rsid w:val="00B742E6"/>
    <w:rsid w:val="00B74A24"/>
    <w:rsid w:val="00B775E1"/>
    <w:rsid w:val="00B77811"/>
    <w:rsid w:val="00B77875"/>
    <w:rsid w:val="00B77919"/>
    <w:rsid w:val="00B802E4"/>
    <w:rsid w:val="00B82C13"/>
    <w:rsid w:val="00B82CC1"/>
    <w:rsid w:val="00B82FF9"/>
    <w:rsid w:val="00B835D3"/>
    <w:rsid w:val="00B84AD0"/>
    <w:rsid w:val="00B85314"/>
    <w:rsid w:val="00B86914"/>
    <w:rsid w:val="00B86F62"/>
    <w:rsid w:val="00B87E77"/>
    <w:rsid w:val="00B902DD"/>
    <w:rsid w:val="00B91A1A"/>
    <w:rsid w:val="00B92136"/>
    <w:rsid w:val="00B9222A"/>
    <w:rsid w:val="00B9223A"/>
    <w:rsid w:val="00B9241C"/>
    <w:rsid w:val="00B932E6"/>
    <w:rsid w:val="00B937CB"/>
    <w:rsid w:val="00B937FC"/>
    <w:rsid w:val="00B93EEF"/>
    <w:rsid w:val="00B94885"/>
    <w:rsid w:val="00B950B7"/>
    <w:rsid w:val="00B951DC"/>
    <w:rsid w:val="00B95A39"/>
    <w:rsid w:val="00B95DBD"/>
    <w:rsid w:val="00B95F39"/>
    <w:rsid w:val="00B96DBA"/>
    <w:rsid w:val="00B971F0"/>
    <w:rsid w:val="00B97D72"/>
    <w:rsid w:val="00BA0B7E"/>
    <w:rsid w:val="00BA1EA2"/>
    <w:rsid w:val="00BA1F10"/>
    <w:rsid w:val="00BA2E23"/>
    <w:rsid w:val="00BA2EB8"/>
    <w:rsid w:val="00BA38C3"/>
    <w:rsid w:val="00BA4575"/>
    <w:rsid w:val="00BA4A02"/>
    <w:rsid w:val="00BA5680"/>
    <w:rsid w:val="00BA64E7"/>
    <w:rsid w:val="00BA731D"/>
    <w:rsid w:val="00BA760A"/>
    <w:rsid w:val="00BB27B1"/>
    <w:rsid w:val="00BB37C2"/>
    <w:rsid w:val="00BB3DB6"/>
    <w:rsid w:val="00BB48C3"/>
    <w:rsid w:val="00BB5113"/>
    <w:rsid w:val="00BB5162"/>
    <w:rsid w:val="00BB5797"/>
    <w:rsid w:val="00BB61CD"/>
    <w:rsid w:val="00BB6D8F"/>
    <w:rsid w:val="00BB72B2"/>
    <w:rsid w:val="00BB7380"/>
    <w:rsid w:val="00BB7947"/>
    <w:rsid w:val="00BB7EB8"/>
    <w:rsid w:val="00BC00FF"/>
    <w:rsid w:val="00BC054D"/>
    <w:rsid w:val="00BC1B68"/>
    <w:rsid w:val="00BC3BED"/>
    <w:rsid w:val="00BC4043"/>
    <w:rsid w:val="00BC40F9"/>
    <w:rsid w:val="00BC5E05"/>
    <w:rsid w:val="00BC6A1F"/>
    <w:rsid w:val="00BC7036"/>
    <w:rsid w:val="00BC7254"/>
    <w:rsid w:val="00BC77AE"/>
    <w:rsid w:val="00BC7F73"/>
    <w:rsid w:val="00BD04E1"/>
    <w:rsid w:val="00BD0A22"/>
    <w:rsid w:val="00BD0E84"/>
    <w:rsid w:val="00BD1C25"/>
    <w:rsid w:val="00BD33D5"/>
    <w:rsid w:val="00BD4AAE"/>
    <w:rsid w:val="00BD4B4C"/>
    <w:rsid w:val="00BD7881"/>
    <w:rsid w:val="00BD7CEF"/>
    <w:rsid w:val="00BE099B"/>
    <w:rsid w:val="00BE108C"/>
    <w:rsid w:val="00BE16EE"/>
    <w:rsid w:val="00BE1DA4"/>
    <w:rsid w:val="00BE1DF0"/>
    <w:rsid w:val="00BE314F"/>
    <w:rsid w:val="00BE3DCE"/>
    <w:rsid w:val="00BE4AA0"/>
    <w:rsid w:val="00BE5F6A"/>
    <w:rsid w:val="00BE6129"/>
    <w:rsid w:val="00BE737F"/>
    <w:rsid w:val="00BF0439"/>
    <w:rsid w:val="00BF10AB"/>
    <w:rsid w:val="00BF2712"/>
    <w:rsid w:val="00BF2875"/>
    <w:rsid w:val="00BF2F91"/>
    <w:rsid w:val="00BF3894"/>
    <w:rsid w:val="00BF4228"/>
    <w:rsid w:val="00BF4893"/>
    <w:rsid w:val="00BF4C17"/>
    <w:rsid w:val="00BF532A"/>
    <w:rsid w:val="00BF587D"/>
    <w:rsid w:val="00BF62DF"/>
    <w:rsid w:val="00BF68CD"/>
    <w:rsid w:val="00BF7C90"/>
    <w:rsid w:val="00BF7D33"/>
    <w:rsid w:val="00C00066"/>
    <w:rsid w:val="00C00AFF"/>
    <w:rsid w:val="00C00B27"/>
    <w:rsid w:val="00C00D81"/>
    <w:rsid w:val="00C01386"/>
    <w:rsid w:val="00C01BBA"/>
    <w:rsid w:val="00C01D9B"/>
    <w:rsid w:val="00C020EE"/>
    <w:rsid w:val="00C02663"/>
    <w:rsid w:val="00C04713"/>
    <w:rsid w:val="00C04D7A"/>
    <w:rsid w:val="00C04EA6"/>
    <w:rsid w:val="00C05537"/>
    <w:rsid w:val="00C05DAE"/>
    <w:rsid w:val="00C06186"/>
    <w:rsid w:val="00C06594"/>
    <w:rsid w:val="00C07115"/>
    <w:rsid w:val="00C07346"/>
    <w:rsid w:val="00C07355"/>
    <w:rsid w:val="00C07401"/>
    <w:rsid w:val="00C07878"/>
    <w:rsid w:val="00C07F04"/>
    <w:rsid w:val="00C11C9D"/>
    <w:rsid w:val="00C124A7"/>
    <w:rsid w:val="00C12787"/>
    <w:rsid w:val="00C127B4"/>
    <w:rsid w:val="00C13BE3"/>
    <w:rsid w:val="00C14B7C"/>
    <w:rsid w:val="00C2208D"/>
    <w:rsid w:val="00C22148"/>
    <w:rsid w:val="00C239DF"/>
    <w:rsid w:val="00C24246"/>
    <w:rsid w:val="00C242A6"/>
    <w:rsid w:val="00C256D5"/>
    <w:rsid w:val="00C25EEA"/>
    <w:rsid w:val="00C26089"/>
    <w:rsid w:val="00C272D2"/>
    <w:rsid w:val="00C277BA"/>
    <w:rsid w:val="00C27BCC"/>
    <w:rsid w:val="00C27C33"/>
    <w:rsid w:val="00C3106F"/>
    <w:rsid w:val="00C31187"/>
    <w:rsid w:val="00C331C1"/>
    <w:rsid w:val="00C332EA"/>
    <w:rsid w:val="00C3335F"/>
    <w:rsid w:val="00C34BD5"/>
    <w:rsid w:val="00C368D1"/>
    <w:rsid w:val="00C36AD9"/>
    <w:rsid w:val="00C36F63"/>
    <w:rsid w:val="00C3725B"/>
    <w:rsid w:val="00C3765C"/>
    <w:rsid w:val="00C37BAD"/>
    <w:rsid w:val="00C402DB"/>
    <w:rsid w:val="00C43384"/>
    <w:rsid w:val="00C434E9"/>
    <w:rsid w:val="00C444DC"/>
    <w:rsid w:val="00C46025"/>
    <w:rsid w:val="00C4658B"/>
    <w:rsid w:val="00C4682D"/>
    <w:rsid w:val="00C46F4D"/>
    <w:rsid w:val="00C5062D"/>
    <w:rsid w:val="00C52130"/>
    <w:rsid w:val="00C52537"/>
    <w:rsid w:val="00C52D49"/>
    <w:rsid w:val="00C532C7"/>
    <w:rsid w:val="00C5343C"/>
    <w:rsid w:val="00C53F49"/>
    <w:rsid w:val="00C54BB1"/>
    <w:rsid w:val="00C576EF"/>
    <w:rsid w:val="00C60731"/>
    <w:rsid w:val="00C60A04"/>
    <w:rsid w:val="00C60D70"/>
    <w:rsid w:val="00C6106C"/>
    <w:rsid w:val="00C61165"/>
    <w:rsid w:val="00C61413"/>
    <w:rsid w:val="00C639B7"/>
    <w:rsid w:val="00C63E3E"/>
    <w:rsid w:val="00C65257"/>
    <w:rsid w:val="00C6547E"/>
    <w:rsid w:val="00C666E9"/>
    <w:rsid w:val="00C668AC"/>
    <w:rsid w:val="00C67505"/>
    <w:rsid w:val="00C70860"/>
    <w:rsid w:val="00C70882"/>
    <w:rsid w:val="00C709D6"/>
    <w:rsid w:val="00C70BBB"/>
    <w:rsid w:val="00C70CB2"/>
    <w:rsid w:val="00C71E7F"/>
    <w:rsid w:val="00C72851"/>
    <w:rsid w:val="00C72B08"/>
    <w:rsid w:val="00C74513"/>
    <w:rsid w:val="00C74810"/>
    <w:rsid w:val="00C74AD9"/>
    <w:rsid w:val="00C75097"/>
    <w:rsid w:val="00C76957"/>
    <w:rsid w:val="00C77992"/>
    <w:rsid w:val="00C77F45"/>
    <w:rsid w:val="00C80046"/>
    <w:rsid w:val="00C80758"/>
    <w:rsid w:val="00C81797"/>
    <w:rsid w:val="00C82777"/>
    <w:rsid w:val="00C82ACF"/>
    <w:rsid w:val="00C82EA3"/>
    <w:rsid w:val="00C83266"/>
    <w:rsid w:val="00C83CD5"/>
    <w:rsid w:val="00C84C41"/>
    <w:rsid w:val="00C84DF3"/>
    <w:rsid w:val="00C84E07"/>
    <w:rsid w:val="00C84F55"/>
    <w:rsid w:val="00C8565F"/>
    <w:rsid w:val="00C8637B"/>
    <w:rsid w:val="00C8695E"/>
    <w:rsid w:val="00C87E7A"/>
    <w:rsid w:val="00C9004D"/>
    <w:rsid w:val="00C9240C"/>
    <w:rsid w:val="00C934FA"/>
    <w:rsid w:val="00C9436F"/>
    <w:rsid w:val="00C953E2"/>
    <w:rsid w:val="00C9541F"/>
    <w:rsid w:val="00C95671"/>
    <w:rsid w:val="00C96BB6"/>
    <w:rsid w:val="00C96BC1"/>
    <w:rsid w:val="00C9714A"/>
    <w:rsid w:val="00CA1E15"/>
    <w:rsid w:val="00CA2064"/>
    <w:rsid w:val="00CA254F"/>
    <w:rsid w:val="00CA33C0"/>
    <w:rsid w:val="00CA42B2"/>
    <w:rsid w:val="00CA49DD"/>
    <w:rsid w:val="00CA58F7"/>
    <w:rsid w:val="00CA6328"/>
    <w:rsid w:val="00CA6F6A"/>
    <w:rsid w:val="00CA7DF6"/>
    <w:rsid w:val="00CB2D77"/>
    <w:rsid w:val="00CB30C8"/>
    <w:rsid w:val="00CB4804"/>
    <w:rsid w:val="00CB5049"/>
    <w:rsid w:val="00CB5309"/>
    <w:rsid w:val="00CB561B"/>
    <w:rsid w:val="00CB56ED"/>
    <w:rsid w:val="00CB5931"/>
    <w:rsid w:val="00CB5F38"/>
    <w:rsid w:val="00CB6ADC"/>
    <w:rsid w:val="00CB743B"/>
    <w:rsid w:val="00CB752A"/>
    <w:rsid w:val="00CB7BBE"/>
    <w:rsid w:val="00CC04B8"/>
    <w:rsid w:val="00CC0D12"/>
    <w:rsid w:val="00CC0DB2"/>
    <w:rsid w:val="00CC0F64"/>
    <w:rsid w:val="00CC10F4"/>
    <w:rsid w:val="00CC1FA7"/>
    <w:rsid w:val="00CC22C8"/>
    <w:rsid w:val="00CC36D1"/>
    <w:rsid w:val="00CC3814"/>
    <w:rsid w:val="00CC442D"/>
    <w:rsid w:val="00CC4A2E"/>
    <w:rsid w:val="00CC503D"/>
    <w:rsid w:val="00CC52C0"/>
    <w:rsid w:val="00CC5CD9"/>
    <w:rsid w:val="00CC5DF4"/>
    <w:rsid w:val="00CC633A"/>
    <w:rsid w:val="00CC6A2F"/>
    <w:rsid w:val="00CC70F1"/>
    <w:rsid w:val="00CC72E9"/>
    <w:rsid w:val="00CC7C12"/>
    <w:rsid w:val="00CC7C74"/>
    <w:rsid w:val="00CD065B"/>
    <w:rsid w:val="00CD1519"/>
    <w:rsid w:val="00CD233D"/>
    <w:rsid w:val="00CD3F89"/>
    <w:rsid w:val="00CD6C20"/>
    <w:rsid w:val="00CD78C5"/>
    <w:rsid w:val="00CD7D0A"/>
    <w:rsid w:val="00CE00B6"/>
    <w:rsid w:val="00CE020F"/>
    <w:rsid w:val="00CE1843"/>
    <w:rsid w:val="00CE2A20"/>
    <w:rsid w:val="00CE2A2D"/>
    <w:rsid w:val="00CE2D24"/>
    <w:rsid w:val="00CE2EAD"/>
    <w:rsid w:val="00CE3E47"/>
    <w:rsid w:val="00CE48EC"/>
    <w:rsid w:val="00CE51AB"/>
    <w:rsid w:val="00CE666E"/>
    <w:rsid w:val="00CE6CD4"/>
    <w:rsid w:val="00CE7FAC"/>
    <w:rsid w:val="00CF0026"/>
    <w:rsid w:val="00CF06E6"/>
    <w:rsid w:val="00CF1156"/>
    <w:rsid w:val="00CF1481"/>
    <w:rsid w:val="00CF1566"/>
    <w:rsid w:val="00CF16CB"/>
    <w:rsid w:val="00CF3904"/>
    <w:rsid w:val="00CF3C0F"/>
    <w:rsid w:val="00CF410F"/>
    <w:rsid w:val="00CF45EB"/>
    <w:rsid w:val="00CF4B2E"/>
    <w:rsid w:val="00CF4CF5"/>
    <w:rsid w:val="00CF598C"/>
    <w:rsid w:val="00CF6AAC"/>
    <w:rsid w:val="00CF70D9"/>
    <w:rsid w:val="00CF7CF7"/>
    <w:rsid w:val="00D02B4C"/>
    <w:rsid w:val="00D03267"/>
    <w:rsid w:val="00D032FE"/>
    <w:rsid w:val="00D034FC"/>
    <w:rsid w:val="00D03506"/>
    <w:rsid w:val="00D03C5D"/>
    <w:rsid w:val="00D04DE3"/>
    <w:rsid w:val="00D07547"/>
    <w:rsid w:val="00D10639"/>
    <w:rsid w:val="00D121C2"/>
    <w:rsid w:val="00D13A0D"/>
    <w:rsid w:val="00D13D2F"/>
    <w:rsid w:val="00D14213"/>
    <w:rsid w:val="00D145FE"/>
    <w:rsid w:val="00D14898"/>
    <w:rsid w:val="00D14AA8"/>
    <w:rsid w:val="00D15245"/>
    <w:rsid w:val="00D16C63"/>
    <w:rsid w:val="00D16D33"/>
    <w:rsid w:val="00D176D5"/>
    <w:rsid w:val="00D17EA7"/>
    <w:rsid w:val="00D2054B"/>
    <w:rsid w:val="00D20CF2"/>
    <w:rsid w:val="00D20FAA"/>
    <w:rsid w:val="00D21399"/>
    <w:rsid w:val="00D213EE"/>
    <w:rsid w:val="00D21627"/>
    <w:rsid w:val="00D22329"/>
    <w:rsid w:val="00D2296D"/>
    <w:rsid w:val="00D22C6E"/>
    <w:rsid w:val="00D253A3"/>
    <w:rsid w:val="00D25DD5"/>
    <w:rsid w:val="00D25F3F"/>
    <w:rsid w:val="00D26113"/>
    <w:rsid w:val="00D26688"/>
    <w:rsid w:val="00D269E0"/>
    <w:rsid w:val="00D26F16"/>
    <w:rsid w:val="00D31A26"/>
    <w:rsid w:val="00D325E8"/>
    <w:rsid w:val="00D32837"/>
    <w:rsid w:val="00D33351"/>
    <w:rsid w:val="00D333AA"/>
    <w:rsid w:val="00D334CA"/>
    <w:rsid w:val="00D337C7"/>
    <w:rsid w:val="00D358AC"/>
    <w:rsid w:val="00D35BA1"/>
    <w:rsid w:val="00D36D1C"/>
    <w:rsid w:val="00D3711D"/>
    <w:rsid w:val="00D40850"/>
    <w:rsid w:val="00D41105"/>
    <w:rsid w:val="00D41300"/>
    <w:rsid w:val="00D413EC"/>
    <w:rsid w:val="00D42637"/>
    <w:rsid w:val="00D42ABD"/>
    <w:rsid w:val="00D45295"/>
    <w:rsid w:val="00D46055"/>
    <w:rsid w:val="00D46576"/>
    <w:rsid w:val="00D46A62"/>
    <w:rsid w:val="00D4758D"/>
    <w:rsid w:val="00D5017D"/>
    <w:rsid w:val="00D50669"/>
    <w:rsid w:val="00D50E27"/>
    <w:rsid w:val="00D5156B"/>
    <w:rsid w:val="00D51F2B"/>
    <w:rsid w:val="00D522E0"/>
    <w:rsid w:val="00D52652"/>
    <w:rsid w:val="00D52C78"/>
    <w:rsid w:val="00D52E6F"/>
    <w:rsid w:val="00D53AF9"/>
    <w:rsid w:val="00D540CF"/>
    <w:rsid w:val="00D54417"/>
    <w:rsid w:val="00D546B8"/>
    <w:rsid w:val="00D5629B"/>
    <w:rsid w:val="00D567A0"/>
    <w:rsid w:val="00D56DDF"/>
    <w:rsid w:val="00D57AB9"/>
    <w:rsid w:val="00D60705"/>
    <w:rsid w:val="00D6079B"/>
    <w:rsid w:val="00D60916"/>
    <w:rsid w:val="00D6137B"/>
    <w:rsid w:val="00D61531"/>
    <w:rsid w:val="00D6355B"/>
    <w:rsid w:val="00D63E6A"/>
    <w:rsid w:val="00D64A0E"/>
    <w:rsid w:val="00D64E1F"/>
    <w:rsid w:val="00D65578"/>
    <w:rsid w:val="00D659B3"/>
    <w:rsid w:val="00D65FBF"/>
    <w:rsid w:val="00D707C8"/>
    <w:rsid w:val="00D70873"/>
    <w:rsid w:val="00D70A49"/>
    <w:rsid w:val="00D712F9"/>
    <w:rsid w:val="00D714F5"/>
    <w:rsid w:val="00D716B0"/>
    <w:rsid w:val="00D7173A"/>
    <w:rsid w:val="00D72161"/>
    <w:rsid w:val="00D7291B"/>
    <w:rsid w:val="00D72FE3"/>
    <w:rsid w:val="00D7348D"/>
    <w:rsid w:val="00D74DA1"/>
    <w:rsid w:val="00D7592D"/>
    <w:rsid w:val="00D761BF"/>
    <w:rsid w:val="00D7757A"/>
    <w:rsid w:val="00D82192"/>
    <w:rsid w:val="00D8279A"/>
    <w:rsid w:val="00D84BAA"/>
    <w:rsid w:val="00D8551D"/>
    <w:rsid w:val="00D87778"/>
    <w:rsid w:val="00D90C84"/>
    <w:rsid w:val="00D90E60"/>
    <w:rsid w:val="00D92562"/>
    <w:rsid w:val="00D92D1D"/>
    <w:rsid w:val="00D93C41"/>
    <w:rsid w:val="00D94F37"/>
    <w:rsid w:val="00D95B23"/>
    <w:rsid w:val="00D967F6"/>
    <w:rsid w:val="00D96FAF"/>
    <w:rsid w:val="00D9713C"/>
    <w:rsid w:val="00DA09C1"/>
    <w:rsid w:val="00DA3053"/>
    <w:rsid w:val="00DA3927"/>
    <w:rsid w:val="00DA3FAD"/>
    <w:rsid w:val="00DA4435"/>
    <w:rsid w:val="00DA6E1E"/>
    <w:rsid w:val="00DA7E52"/>
    <w:rsid w:val="00DB07A3"/>
    <w:rsid w:val="00DB1DD5"/>
    <w:rsid w:val="00DB2104"/>
    <w:rsid w:val="00DB231F"/>
    <w:rsid w:val="00DB3555"/>
    <w:rsid w:val="00DB4246"/>
    <w:rsid w:val="00DB4FC5"/>
    <w:rsid w:val="00DB5486"/>
    <w:rsid w:val="00DB63B6"/>
    <w:rsid w:val="00DB66D0"/>
    <w:rsid w:val="00DB69D1"/>
    <w:rsid w:val="00DB720D"/>
    <w:rsid w:val="00DB72A5"/>
    <w:rsid w:val="00DB7BE8"/>
    <w:rsid w:val="00DB7D25"/>
    <w:rsid w:val="00DB7F65"/>
    <w:rsid w:val="00DC0298"/>
    <w:rsid w:val="00DC0905"/>
    <w:rsid w:val="00DC1F52"/>
    <w:rsid w:val="00DC33CA"/>
    <w:rsid w:val="00DC3C04"/>
    <w:rsid w:val="00DC47FF"/>
    <w:rsid w:val="00DC50D1"/>
    <w:rsid w:val="00DC5258"/>
    <w:rsid w:val="00DC534A"/>
    <w:rsid w:val="00DC5D08"/>
    <w:rsid w:val="00DC6268"/>
    <w:rsid w:val="00DC7B9A"/>
    <w:rsid w:val="00DC7E40"/>
    <w:rsid w:val="00DC7FE0"/>
    <w:rsid w:val="00DD17B0"/>
    <w:rsid w:val="00DD1DFC"/>
    <w:rsid w:val="00DD2064"/>
    <w:rsid w:val="00DD2842"/>
    <w:rsid w:val="00DD2FE4"/>
    <w:rsid w:val="00DD3284"/>
    <w:rsid w:val="00DD3937"/>
    <w:rsid w:val="00DD423E"/>
    <w:rsid w:val="00DD43B2"/>
    <w:rsid w:val="00DD48C0"/>
    <w:rsid w:val="00DD48F7"/>
    <w:rsid w:val="00DD4AE3"/>
    <w:rsid w:val="00DD4FFD"/>
    <w:rsid w:val="00DD515A"/>
    <w:rsid w:val="00DD5203"/>
    <w:rsid w:val="00DD7CC2"/>
    <w:rsid w:val="00DE0BC5"/>
    <w:rsid w:val="00DE18D2"/>
    <w:rsid w:val="00DE20DB"/>
    <w:rsid w:val="00DE26D9"/>
    <w:rsid w:val="00DE2F5C"/>
    <w:rsid w:val="00DE2FFC"/>
    <w:rsid w:val="00DE3900"/>
    <w:rsid w:val="00DE4660"/>
    <w:rsid w:val="00DE4A9D"/>
    <w:rsid w:val="00DE4EF3"/>
    <w:rsid w:val="00DE5EE1"/>
    <w:rsid w:val="00DE5FF8"/>
    <w:rsid w:val="00DE6D38"/>
    <w:rsid w:val="00DE7B6C"/>
    <w:rsid w:val="00DF0442"/>
    <w:rsid w:val="00DF109E"/>
    <w:rsid w:val="00DF1CF8"/>
    <w:rsid w:val="00DF2679"/>
    <w:rsid w:val="00DF2F3C"/>
    <w:rsid w:val="00DF348B"/>
    <w:rsid w:val="00DF35B2"/>
    <w:rsid w:val="00DF37C2"/>
    <w:rsid w:val="00DF3B7B"/>
    <w:rsid w:val="00DF40D1"/>
    <w:rsid w:val="00DF416E"/>
    <w:rsid w:val="00DF48DA"/>
    <w:rsid w:val="00DF4958"/>
    <w:rsid w:val="00DF5058"/>
    <w:rsid w:val="00DF5E69"/>
    <w:rsid w:val="00DF5FA5"/>
    <w:rsid w:val="00DF65AF"/>
    <w:rsid w:val="00DF7215"/>
    <w:rsid w:val="00E000F4"/>
    <w:rsid w:val="00E005F7"/>
    <w:rsid w:val="00E00618"/>
    <w:rsid w:val="00E00CD0"/>
    <w:rsid w:val="00E02108"/>
    <w:rsid w:val="00E04AB1"/>
    <w:rsid w:val="00E04F54"/>
    <w:rsid w:val="00E050B3"/>
    <w:rsid w:val="00E0538D"/>
    <w:rsid w:val="00E057F8"/>
    <w:rsid w:val="00E05EA4"/>
    <w:rsid w:val="00E06CC0"/>
    <w:rsid w:val="00E07B18"/>
    <w:rsid w:val="00E10380"/>
    <w:rsid w:val="00E11315"/>
    <w:rsid w:val="00E11850"/>
    <w:rsid w:val="00E121EB"/>
    <w:rsid w:val="00E128BC"/>
    <w:rsid w:val="00E12A32"/>
    <w:rsid w:val="00E155CD"/>
    <w:rsid w:val="00E15802"/>
    <w:rsid w:val="00E15E0F"/>
    <w:rsid w:val="00E15FA6"/>
    <w:rsid w:val="00E168D4"/>
    <w:rsid w:val="00E16B00"/>
    <w:rsid w:val="00E17660"/>
    <w:rsid w:val="00E17D47"/>
    <w:rsid w:val="00E21216"/>
    <w:rsid w:val="00E21E18"/>
    <w:rsid w:val="00E228B9"/>
    <w:rsid w:val="00E22B41"/>
    <w:rsid w:val="00E22EE4"/>
    <w:rsid w:val="00E24C31"/>
    <w:rsid w:val="00E26196"/>
    <w:rsid w:val="00E267E6"/>
    <w:rsid w:val="00E26E01"/>
    <w:rsid w:val="00E31A75"/>
    <w:rsid w:val="00E31DE5"/>
    <w:rsid w:val="00E31FC0"/>
    <w:rsid w:val="00E32D5D"/>
    <w:rsid w:val="00E35034"/>
    <w:rsid w:val="00E35304"/>
    <w:rsid w:val="00E35311"/>
    <w:rsid w:val="00E36E5F"/>
    <w:rsid w:val="00E37D9D"/>
    <w:rsid w:val="00E4109F"/>
    <w:rsid w:val="00E426A7"/>
    <w:rsid w:val="00E4313D"/>
    <w:rsid w:val="00E43F6D"/>
    <w:rsid w:val="00E44A15"/>
    <w:rsid w:val="00E44B55"/>
    <w:rsid w:val="00E46590"/>
    <w:rsid w:val="00E467E8"/>
    <w:rsid w:val="00E47365"/>
    <w:rsid w:val="00E5029A"/>
    <w:rsid w:val="00E50970"/>
    <w:rsid w:val="00E50EB5"/>
    <w:rsid w:val="00E5206E"/>
    <w:rsid w:val="00E523B8"/>
    <w:rsid w:val="00E52C65"/>
    <w:rsid w:val="00E53409"/>
    <w:rsid w:val="00E53591"/>
    <w:rsid w:val="00E53909"/>
    <w:rsid w:val="00E53AC3"/>
    <w:rsid w:val="00E53BFF"/>
    <w:rsid w:val="00E53FE8"/>
    <w:rsid w:val="00E543E1"/>
    <w:rsid w:val="00E55A8B"/>
    <w:rsid w:val="00E5681B"/>
    <w:rsid w:val="00E57B36"/>
    <w:rsid w:val="00E600DE"/>
    <w:rsid w:val="00E600E2"/>
    <w:rsid w:val="00E60890"/>
    <w:rsid w:val="00E612BF"/>
    <w:rsid w:val="00E6157D"/>
    <w:rsid w:val="00E6164E"/>
    <w:rsid w:val="00E61670"/>
    <w:rsid w:val="00E61735"/>
    <w:rsid w:val="00E61F81"/>
    <w:rsid w:val="00E63F05"/>
    <w:rsid w:val="00E6443C"/>
    <w:rsid w:val="00E64481"/>
    <w:rsid w:val="00E64D2E"/>
    <w:rsid w:val="00E657A0"/>
    <w:rsid w:val="00E66034"/>
    <w:rsid w:val="00E701AA"/>
    <w:rsid w:val="00E704AD"/>
    <w:rsid w:val="00E7052E"/>
    <w:rsid w:val="00E7125D"/>
    <w:rsid w:val="00E751F7"/>
    <w:rsid w:val="00E754BA"/>
    <w:rsid w:val="00E75F5A"/>
    <w:rsid w:val="00E77862"/>
    <w:rsid w:val="00E80099"/>
    <w:rsid w:val="00E80E6C"/>
    <w:rsid w:val="00E811A6"/>
    <w:rsid w:val="00E821B7"/>
    <w:rsid w:val="00E82C21"/>
    <w:rsid w:val="00E833EE"/>
    <w:rsid w:val="00E842F6"/>
    <w:rsid w:val="00E84635"/>
    <w:rsid w:val="00E8466C"/>
    <w:rsid w:val="00E8480E"/>
    <w:rsid w:val="00E84B3C"/>
    <w:rsid w:val="00E85BBE"/>
    <w:rsid w:val="00E873DD"/>
    <w:rsid w:val="00E90086"/>
    <w:rsid w:val="00E91DEC"/>
    <w:rsid w:val="00E92208"/>
    <w:rsid w:val="00E92773"/>
    <w:rsid w:val="00E929A9"/>
    <w:rsid w:val="00E9312D"/>
    <w:rsid w:val="00E93927"/>
    <w:rsid w:val="00E94FC3"/>
    <w:rsid w:val="00E95F85"/>
    <w:rsid w:val="00E96611"/>
    <w:rsid w:val="00E967B0"/>
    <w:rsid w:val="00E975AC"/>
    <w:rsid w:val="00E97AC2"/>
    <w:rsid w:val="00EA0468"/>
    <w:rsid w:val="00EA1C65"/>
    <w:rsid w:val="00EA34BC"/>
    <w:rsid w:val="00EA35E5"/>
    <w:rsid w:val="00EA3709"/>
    <w:rsid w:val="00EA37C4"/>
    <w:rsid w:val="00EA39B8"/>
    <w:rsid w:val="00EA46CA"/>
    <w:rsid w:val="00EA5370"/>
    <w:rsid w:val="00EA5ADB"/>
    <w:rsid w:val="00EA617B"/>
    <w:rsid w:val="00EA6579"/>
    <w:rsid w:val="00EA671F"/>
    <w:rsid w:val="00EA6DD5"/>
    <w:rsid w:val="00EA76E0"/>
    <w:rsid w:val="00EA7908"/>
    <w:rsid w:val="00EA79F8"/>
    <w:rsid w:val="00EB1091"/>
    <w:rsid w:val="00EB263C"/>
    <w:rsid w:val="00EB290B"/>
    <w:rsid w:val="00EB3A51"/>
    <w:rsid w:val="00EB3ED8"/>
    <w:rsid w:val="00EB4C04"/>
    <w:rsid w:val="00EB4FFD"/>
    <w:rsid w:val="00EB7431"/>
    <w:rsid w:val="00EC06B0"/>
    <w:rsid w:val="00EC0EB4"/>
    <w:rsid w:val="00EC2135"/>
    <w:rsid w:val="00EC23C9"/>
    <w:rsid w:val="00EC25B8"/>
    <w:rsid w:val="00EC3560"/>
    <w:rsid w:val="00EC3946"/>
    <w:rsid w:val="00EC3D22"/>
    <w:rsid w:val="00EC4686"/>
    <w:rsid w:val="00EC472A"/>
    <w:rsid w:val="00EC4EC0"/>
    <w:rsid w:val="00EC4F94"/>
    <w:rsid w:val="00EC56F9"/>
    <w:rsid w:val="00EC68E1"/>
    <w:rsid w:val="00EC73E2"/>
    <w:rsid w:val="00ED01AE"/>
    <w:rsid w:val="00ED04AD"/>
    <w:rsid w:val="00ED065A"/>
    <w:rsid w:val="00ED0CE3"/>
    <w:rsid w:val="00ED2244"/>
    <w:rsid w:val="00ED3B7F"/>
    <w:rsid w:val="00ED4FBB"/>
    <w:rsid w:val="00ED4FFD"/>
    <w:rsid w:val="00ED6CE8"/>
    <w:rsid w:val="00ED7F0B"/>
    <w:rsid w:val="00EE02FC"/>
    <w:rsid w:val="00EE06D7"/>
    <w:rsid w:val="00EE1604"/>
    <w:rsid w:val="00EE1E49"/>
    <w:rsid w:val="00EE267E"/>
    <w:rsid w:val="00EE2ECB"/>
    <w:rsid w:val="00EE40AF"/>
    <w:rsid w:val="00EE4115"/>
    <w:rsid w:val="00EE47EB"/>
    <w:rsid w:val="00EE7BFE"/>
    <w:rsid w:val="00EE7D22"/>
    <w:rsid w:val="00EE7DA5"/>
    <w:rsid w:val="00EE7E81"/>
    <w:rsid w:val="00EF12B9"/>
    <w:rsid w:val="00EF185F"/>
    <w:rsid w:val="00EF2607"/>
    <w:rsid w:val="00EF2EDE"/>
    <w:rsid w:val="00EF3088"/>
    <w:rsid w:val="00EF484D"/>
    <w:rsid w:val="00EF4F11"/>
    <w:rsid w:val="00EF53EE"/>
    <w:rsid w:val="00EF6B8B"/>
    <w:rsid w:val="00EF7E02"/>
    <w:rsid w:val="00F0006E"/>
    <w:rsid w:val="00F00B99"/>
    <w:rsid w:val="00F03483"/>
    <w:rsid w:val="00F04DDE"/>
    <w:rsid w:val="00F04E57"/>
    <w:rsid w:val="00F04F1C"/>
    <w:rsid w:val="00F05B8C"/>
    <w:rsid w:val="00F05BCC"/>
    <w:rsid w:val="00F05EE4"/>
    <w:rsid w:val="00F0666C"/>
    <w:rsid w:val="00F07828"/>
    <w:rsid w:val="00F1085B"/>
    <w:rsid w:val="00F11BF5"/>
    <w:rsid w:val="00F12B7E"/>
    <w:rsid w:val="00F1338D"/>
    <w:rsid w:val="00F14535"/>
    <w:rsid w:val="00F14847"/>
    <w:rsid w:val="00F15011"/>
    <w:rsid w:val="00F17068"/>
    <w:rsid w:val="00F17C29"/>
    <w:rsid w:val="00F20292"/>
    <w:rsid w:val="00F20BAD"/>
    <w:rsid w:val="00F2168F"/>
    <w:rsid w:val="00F219B4"/>
    <w:rsid w:val="00F21EAE"/>
    <w:rsid w:val="00F22087"/>
    <w:rsid w:val="00F228BA"/>
    <w:rsid w:val="00F235C9"/>
    <w:rsid w:val="00F2518D"/>
    <w:rsid w:val="00F256B7"/>
    <w:rsid w:val="00F269FB"/>
    <w:rsid w:val="00F27030"/>
    <w:rsid w:val="00F272F6"/>
    <w:rsid w:val="00F27963"/>
    <w:rsid w:val="00F27CE1"/>
    <w:rsid w:val="00F27DAA"/>
    <w:rsid w:val="00F302E0"/>
    <w:rsid w:val="00F3076F"/>
    <w:rsid w:val="00F3185D"/>
    <w:rsid w:val="00F31FC7"/>
    <w:rsid w:val="00F32AB5"/>
    <w:rsid w:val="00F339C8"/>
    <w:rsid w:val="00F343ED"/>
    <w:rsid w:val="00F34A7F"/>
    <w:rsid w:val="00F35802"/>
    <w:rsid w:val="00F35B88"/>
    <w:rsid w:val="00F36FD3"/>
    <w:rsid w:val="00F370D5"/>
    <w:rsid w:val="00F4025D"/>
    <w:rsid w:val="00F41C48"/>
    <w:rsid w:val="00F427B7"/>
    <w:rsid w:val="00F43D46"/>
    <w:rsid w:val="00F45117"/>
    <w:rsid w:val="00F474C0"/>
    <w:rsid w:val="00F51176"/>
    <w:rsid w:val="00F51448"/>
    <w:rsid w:val="00F51D2C"/>
    <w:rsid w:val="00F51F5E"/>
    <w:rsid w:val="00F54A60"/>
    <w:rsid w:val="00F555D6"/>
    <w:rsid w:val="00F55729"/>
    <w:rsid w:val="00F562DF"/>
    <w:rsid w:val="00F563E8"/>
    <w:rsid w:val="00F5684C"/>
    <w:rsid w:val="00F5775D"/>
    <w:rsid w:val="00F57A37"/>
    <w:rsid w:val="00F600D0"/>
    <w:rsid w:val="00F60759"/>
    <w:rsid w:val="00F6088B"/>
    <w:rsid w:val="00F614AD"/>
    <w:rsid w:val="00F628E2"/>
    <w:rsid w:val="00F63ACC"/>
    <w:rsid w:val="00F64239"/>
    <w:rsid w:val="00F6439A"/>
    <w:rsid w:val="00F64A67"/>
    <w:rsid w:val="00F653B0"/>
    <w:rsid w:val="00F65569"/>
    <w:rsid w:val="00F67B3E"/>
    <w:rsid w:val="00F7118D"/>
    <w:rsid w:val="00F71258"/>
    <w:rsid w:val="00F71F59"/>
    <w:rsid w:val="00F73E09"/>
    <w:rsid w:val="00F74BF2"/>
    <w:rsid w:val="00F74D39"/>
    <w:rsid w:val="00F757BA"/>
    <w:rsid w:val="00F75937"/>
    <w:rsid w:val="00F75D39"/>
    <w:rsid w:val="00F76A3B"/>
    <w:rsid w:val="00F76E4E"/>
    <w:rsid w:val="00F77059"/>
    <w:rsid w:val="00F7708E"/>
    <w:rsid w:val="00F77DF8"/>
    <w:rsid w:val="00F8088A"/>
    <w:rsid w:val="00F81980"/>
    <w:rsid w:val="00F84745"/>
    <w:rsid w:val="00F86E86"/>
    <w:rsid w:val="00F876CF"/>
    <w:rsid w:val="00F87BA0"/>
    <w:rsid w:val="00F87FD6"/>
    <w:rsid w:val="00F9091F"/>
    <w:rsid w:val="00F90B64"/>
    <w:rsid w:val="00F9128C"/>
    <w:rsid w:val="00F91F77"/>
    <w:rsid w:val="00F92A22"/>
    <w:rsid w:val="00F935FD"/>
    <w:rsid w:val="00F93F91"/>
    <w:rsid w:val="00F944D3"/>
    <w:rsid w:val="00F95CB6"/>
    <w:rsid w:val="00F97336"/>
    <w:rsid w:val="00F974F0"/>
    <w:rsid w:val="00F97C7A"/>
    <w:rsid w:val="00FA093B"/>
    <w:rsid w:val="00FA1719"/>
    <w:rsid w:val="00FA19FE"/>
    <w:rsid w:val="00FA3B34"/>
    <w:rsid w:val="00FA5CCF"/>
    <w:rsid w:val="00FA6349"/>
    <w:rsid w:val="00FA6397"/>
    <w:rsid w:val="00FB00F6"/>
    <w:rsid w:val="00FB1321"/>
    <w:rsid w:val="00FB1D35"/>
    <w:rsid w:val="00FB1E2E"/>
    <w:rsid w:val="00FB2E8E"/>
    <w:rsid w:val="00FB51EB"/>
    <w:rsid w:val="00FB54FF"/>
    <w:rsid w:val="00FB6A45"/>
    <w:rsid w:val="00FC1605"/>
    <w:rsid w:val="00FC21AA"/>
    <w:rsid w:val="00FC2A05"/>
    <w:rsid w:val="00FC2C09"/>
    <w:rsid w:val="00FC2CA5"/>
    <w:rsid w:val="00FC2EC5"/>
    <w:rsid w:val="00FC3010"/>
    <w:rsid w:val="00FC3493"/>
    <w:rsid w:val="00FC4B3D"/>
    <w:rsid w:val="00FC5DE0"/>
    <w:rsid w:val="00FC6793"/>
    <w:rsid w:val="00FC6F89"/>
    <w:rsid w:val="00FC79B9"/>
    <w:rsid w:val="00FC79C6"/>
    <w:rsid w:val="00FD0E9D"/>
    <w:rsid w:val="00FD0F79"/>
    <w:rsid w:val="00FD31A7"/>
    <w:rsid w:val="00FD3695"/>
    <w:rsid w:val="00FD3827"/>
    <w:rsid w:val="00FD4312"/>
    <w:rsid w:val="00FD4A88"/>
    <w:rsid w:val="00FD566C"/>
    <w:rsid w:val="00FD5C8C"/>
    <w:rsid w:val="00FD5E6F"/>
    <w:rsid w:val="00FD63AC"/>
    <w:rsid w:val="00FD6EB2"/>
    <w:rsid w:val="00FD78E8"/>
    <w:rsid w:val="00FE072E"/>
    <w:rsid w:val="00FE07F3"/>
    <w:rsid w:val="00FE1282"/>
    <w:rsid w:val="00FE2A6B"/>
    <w:rsid w:val="00FE3308"/>
    <w:rsid w:val="00FE3B07"/>
    <w:rsid w:val="00FE3F74"/>
    <w:rsid w:val="00FE4594"/>
    <w:rsid w:val="00FE4B5B"/>
    <w:rsid w:val="00FE58CC"/>
    <w:rsid w:val="00FE62A7"/>
    <w:rsid w:val="00FE68AF"/>
    <w:rsid w:val="00FE6BD9"/>
    <w:rsid w:val="00FE7E88"/>
    <w:rsid w:val="00FF0717"/>
    <w:rsid w:val="00FF1241"/>
    <w:rsid w:val="00FF1B5E"/>
    <w:rsid w:val="00FF223D"/>
    <w:rsid w:val="00FF27FF"/>
    <w:rsid w:val="00FF2CA6"/>
    <w:rsid w:val="00FF3030"/>
    <w:rsid w:val="00FF3E77"/>
    <w:rsid w:val="00FF4969"/>
    <w:rsid w:val="00FF5425"/>
    <w:rsid w:val="00FF54AF"/>
    <w:rsid w:val="01DB08B1"/>
    <w:rsid w:val="0283BAE6"/>
    <w:rsid w:val="02EFF389"/>
    <w:rsid w:val="02F01A65"/>
    <w:rsid w:val="03066E66"/>
    <w:rsid w:val="0341DA6C"/>
    <w:rsid w:val="0376D912"/>
    <w:rsid w:val="038D7D30"/>
    <w:rsid w:val="03C650FB"/>
    <w:rsid w:val="03F0E9CB"/>
    <w:rsid w:val="04161B42"/>
    <w:rsid w:val="049ADAB9"/>
    <w:rsid w:val="04CFC0E2"/>
    <w:rsid w:val="0512A973"/>
    <w:rsid w:val="0574B649"/>
    <w:rsid w:val="05FF6110"/>
    <w:rsid w:val="07096869"/>
    <w:rsid w:val="07815323"/>
    <w:rsid w:val="083123DC"/>
    <w:rsid w:val="083B9169"/>
    <w:rsid w:val="08AB655A"/>
    <w:rsid w:val="08E4C183"/>
    <w:rsid w:val="095689ED"/>
    <w:rsid w:val="09778067"/>
    <w:rsid w:val="09E76CA1"/>
    <w:rsid w:val="0A37496D"/>
    <w:rsid w:val="0B88C10D"/>
    <w:rsid w:val="0BB6A32E"/>
    <w:rsid w:val="0BFE3548"/>
    <w:rsid w:val="0C6444BB"/>
    <w:rsid w:val="0C7E1A92"/>
    <w:rsid w:val="0CDAFCC7"/>
    <w:rsid w:val="0D4F7B0C"/>
    <w:rsid w:val="0E8AD99A"/>
    <w:rsid w:val="0EC263A2"/>
    <w:rsid w:val="0EC6C811"/>
    <w:rsid w:val="0EF86199"/>
    <w:rsid w:val="0EFC02A3"/>
    <w:rsid w:val="0F743CE9"/>
    <w:rsid w:val="10AF16FD"/>
    <w:rsid w:val="10BA1703"/>
    <w:rsid w:val="10FCE2C1"/>
    <w:rsid w:val="11455207"/>
    <w:rsid w:val="120E051C"/>
    <w:rsid w:val="1288A855"/>
    <w:rsid w:val="12B30A24"/>
    <w:rsid w:val="12C37A68"/>
    <w:rsid w:val="12EC5641"/>
    <w:rsid w:val="13285E67"/>
    <w:rsid w:val="13E6B7BF"/>
    <w:rsid w:val="14156B27"/>
    <w:rsid w:val="150BBDC3"/>
    <w:rsid w:val="15F16B76"/>
    <w:rsid w:val="164B7C1E"/>
    <w:rsid w:val="166BE971"/>
    <w:rsid w:val="16849EDD"/>
    <w:rsid w:val="176CEA79"/>
    <w:rsid w:val="17A0E937"/>
    <w:rsid w:val="17B942C1"/>
    <w:rsid w:val="17C074DD"/>
    <w:rsid w:val="17FB7CAE"/>
    <w:rsid w:val="18189383"/>
    <w:rsid w:val="18206F3E"/>
    <w:rsid w:val="18929263"/>
    <w:rsid w:val="19110DBA"/>
    <w:rsid w:val="19551322"/>
    <w:rsid w:val="1A19F239"/>
    <w:rsid w:val="1A3D6A81"/>
    <w:rsid w:val="1B470903"/>
    <w:rsid w:val="1D2E99C5"/>
    <w:rsid w:val="1D967C67"/>
    <w:rsid w:val="1DB2BD85"/>
    <w:rsid w:val="1DB4CEF1"/>
    <w:rsid w:val="1E14497E"/>
    <w:rsid w:val="1E414700"/>
    <w:rsid w:val="1E7CFFC0"/>
    <w:rsid w:val="1EA002C7"/>
    <w:rsid w:val="1ECE66A4"/>
    <w:rsid w:val="1EE90ED3"/>
    <w:rsid w:val="1EE94544"/>
    <w:rsid w:val="20453DE4"/>
    <w:rsid w:val="20EF3CD2"/>
    <w:rsid w:val="20F61F4B"/>
    <w:rsid w:val="2127618B"/>
    <w:rsid w:val="21352B91"/>
    <w:rsid w:val="22358A54"/>
    <w:rsid w:val="233FA027"/>
    <w:rsid w:val="2346E65A"/>
    <w:rsid w:val="23A49FD3"/>
    <w:rsid w:val="23EF67D3"/>
    <w:rsid w:val="240D285A"/>
    <w:rsid w:val="2414978B"/>
    <w:rsid w:val="24CA9F78"/>
    <w:rsid w:val="25656191"/>
    <w:rsid w:val="2578F58C"/>
    <w:rsid w:val="25C99D15"/>
    <w:rsid w:val="2621C043"/>
    <w:rsid w:val="2653465B"/>
    <w:rsid w:val="269CDF94"/>
    <w:rsid w:val="27C95138"/>
    <w:rsid w:val="27DDE787"/>
    <w:rsid w:val="28C2906E"/>
    <w:rsid w:val="28D10742"/>
    <w:rsid w:val="295B01A7"/>
    <w:rsid w:val="2999A0B8"/>
    <w:rsid w:val="29E195CE"/>
    <w:rsid w:val="2A4DFC73"/>
    <w:rsid w:val="2AF72D3C"/>
    <w:rsid w:val="2B010E06"/>
    <w:rsid w:val="2B23ECA2"/>
    <w:rsid w:val="2B259F0C"/>
    <w:rsid w:val="2B473C60"/>
    <w:rsid w:val="2B839A6D"/>
    <w:rsid w:val="2B8721FA"/>
    <w:rsid w:val="2BC8B985"/>
    <w:rsid w:val="2CD46BF5"/>
    <w:rsid w:val="2D7285C9"/>
    <w:rsid w:val="2D7E0BBA"/>
    <w:rsid w:val="2E5B8D64"/>
    <w:rsid w:val="2F3FDFB7"/>
    <w:rsid w:val="2F72F7FF"/>
    <w:rsid w:val="2FA0DDD4"/>
    <w:rsid w:val="303060B5"/>
    <w:rsid w:val="3107E4B1"/>
    <w:rsid w:val="31EDB85E"/>
    <w:rsid w:val="328F970E"/>
    <w:rsid w:val="32AC1CD2"/>
    <w:rsid w:val="33D8CE8B"/>
    <w:rsid w:val="34118756"/>
    <w:rsid w:val="343CEF69"/>
    <w:rsid w:val="349BCC8C"/>
    <w:rsid w:val="34E3EEBA"/>
    <w:rsid w:val="3514CED5"/>
    <w:rsid w:val="35393689"/>
    <w:rsid w:val="358050E0"/>
    <w:rsid w:val="366C5524"/>
    <w:rsid w:val="366F4F59"/>
    <w:rsid w:val="3699DF51"/>
    <w:rsid w:val="36AD6738"/>
    <w:rsid w:val="36B94706"/>
    <w:rsid w:val="36BA5B75"/>
    <w:rsid w:val="370F0CA8"/>
    <w:rsid w:val="37A8D94D"/>
    <w:rsid w:val="37C4AB6E"/>
    <w:rsid w:val="38120CA3"/>
    <w:rsid w:val="38E396B8"/>
    <w:rsid w:val="3903812E"/>
    <w:rsid w:val="391A4E31"/>
    <w:rsid w:val="39378203"/>
    <w:rsid w:val="398DD945"/>
    <w:rsid w:val="39F1FC37"/>
    <w:rsid w:val="3A5AB9B3"/>
    <w:rsid w:val="3B332CF7"/>
    <w:rsid w:val="3BC754E2"/>
    <w:rsid w:val="3D07507B"/>
    <w:rsid w:val="3D299CF9"/>
    <w:rsid w:val="3D5FBECE"/>
    <w:rsid w:val="3E0FA9C6"/>
    <w:rsid w:val="3E1391E2"/>
    <w:rsid w:val="3E22C5DD"/>
    <w:rsid w:val="3EAE2D8D"/>
    <w:rsid w:val="3F7ED7C7"/>
    <w:rsid w:val="3FD40B86"/>
    <w:rsid w:val="402F79D5"/>
    <w:rsid w:val="40599941"/>
    <w:rsid w:val="40B20E73"/>
    <w:rsid w:val="41165B0B"/>
    <w:rsid w:val="414D7A16"/>
    <w:rsid w:val="424DF9B3"/>
    <w:rsid w:val="42F2BA7C"/>
    <w:rsid w:val="438E6B1A"/>
    <w:rsid w:val="442915B3"/>
    <w:rsid w:val="44E0F82E"/>
    <w:rsid w:val="45184B46"/>
    <w:rsid w:val="45273BBE"/>
    <w:rsid w:val="4534AEDE"/>
    <w:rsid w:val="45409427"/>
    <w:rsid w:val="458F1EA0"/>
    <w:rsid w:val="45C7FEFE"/>
    <w:rsid w:val="48DB7207"/>
    <w:rsid w:val="490654AC"/>
    <w:rsid w:val="497191F9"/>
    <w:rsid w:val="4A4A077C"/>
    <w:rsid w:val="4AC80ABC"/>
    <w:rsid w:val="4BAA6340"/>
    <w:rsid w:val="4C0E79D9"/>
    <w:rsid w:val="4CF5F18D"/>
    <w:rsid w:val="4D273225"/>
    <w:rsid w:val="4D30F11D"/>
    <w:rsid w:val="4D884D5D"/>
    <w:rsid w:val="4DD1B708"/>
    <w:rsid w:val="4DFFAB7E"/>
    <w:rsid w:val="4EC98DBF"/>
    <w:rsid w:val="4EE3AD9A"/>
    <w:rsid w:val="4F13A29D"/>
    <w:rsid w:val="4F1B59A5"/>
    <w:rsid w:val="4F9EB360"/>
    <w:rsid w:val="507F4F0B"/>
    <w:rsid w:val="50858F39"/>
    <w:rsid w:val="50BF19E9"/>
    <w:rsid w:val="5103F5CA"/>
    <w:rsid w:val="516586E4"/>
    <w:rsid w:val="51F59E7E"/>
    <w:rsid w:val="520DFF81"/>
    <w:rsid w:val="527E3737"/>
    <w:rsid w:val="52FA014F"/>
    <w:rsid w:val="53139BF6"/>
    <w:rsid w:val="53E8682A"/>
    <w:rsid w:val="543A5951"/>
    <w:rsid w:val="54ADA2E4"/>
    <w:rsid w:val="5500D541"/>
    <w:rsid w:val="5552C02E"/>
    <w:rsid w:val="55CC9B7A"/>
    <w:rsid w:val="55FC6999"/>
    <w:rsid w:val="560310D6"/>
    <w:rsid w:val="5611ED8A"/>
    <w:rsid w:val="5643509A"/>
    <w:rsid w:val="56497345"/>
    <w:rsid w:val="56EE908F"/>
    <w:rsid w:val="575401F9"/>
    <w:rsid w:val="5789B8BD"/>
    <w:rsid w:val="58E4EB4D"/>
    <w:rsid w:val="5908F878"/>
    <w:rsid w:val="5912D398"/>
    <w:rsid w:val="59ADB3F9"/>
    <w:rsid w:val="59D2B440"/>
    <w:rsid w:val="59FA4CEF"/>
    <w:rsid w:val="5AE69E55"/>
    <w:rsid w:val="5B9F048C"/>
    <w:rsid w:val="5BCEDA6E"/>
    <w:rsid w:val="5BDFA184"/>
    <w:rsid w:val="5C6629A3"/>
    <w:rsid w:val="5CE90950"/>
    <w:rsid w:val="5D856FEB"/>
    <w:rsid w:val="5E077B7E"/>
    <w:rsid w:val="5E6AE0AC"/>
    <w:rsid w:val="5E823C0F"/>
    <w:rsid w:val="5F1E35D9"/>
    <w:rsid w:val="5F87AADF"/>
    <w:rsid w:val="5F8A2382"/>
    <w:rsid w:val="5F8DF40A"/>
    <w:rsid w:val="600EF601"/>
    <w:rsid w:val="60473C62"/>
    <w:rsid w:val="6087AEFD"/>
    <w:rsid w:val="60897A6F"/>
    <w:rsid w:val="608D767E"/>
    <w:rsid w:val="60BAF9B2"/>
    <w:rsid w:val="619C74C1"/>
    <w:rsid w:val="61B33322"/>
    <w:rsid w:val="61BEF4A8"/>
    <w:rsid w:val="61ECEBB0"/>
    <w:rsid w:val="62254AD0"/>
    <w:rsid w:val="625F3E23"/>
    <w:rsid w:val="627AF8B6"/>
    <w:rsid w:val="62F6CBAD"/>
    <w:rsid w:val="62FB871A"/>
    <w:rsid w:val="63987D88"/>
    <w:rsid w:val="63B8FAF8"/>
    <w:rsid w:val="63C11B31"/>
    <w:rsid w:val="645D94A5"/>
    <w:rsid w:val="648461F5"/>
    <w:rsid w:val="64B5DCA2"/>
    <w:rsid w:val="653A9D22"/>
    <w:rsid w:val="654FFDDF"/>
    <w:rsid w:val="65882ECA"/>
    <w:rsid w:val="65BD717E"/>
    <w:rsid w:val="663725FD"/>
    <w:rsid w:val="666FF553"/>
    <w:rsid w:val="66CB58F9"/>
    <w:rsid w:val="66EA59BC"/>
    <w:rsid w:val="677057C7"/>
    <w:rsid w:val="67BED2CB"/>
    <w:rsid w:val="6857FEEB"/>
    <w:rsid w:val="6882F152"/>
    <w:rsid w:val="68DD24B6"/>
    <w:rsid w:val="69110C10"/>
    <w:rsid w:val="696B41A1"/>
    <w:rsid w:val="69A1BA2B"/>
    <w:rsid w:val="69B0D59C"/>
    <w:rsid w:val="6A2C072B"/>
    <w:rsid w:val="6AF4127F"/>
    <w:rsid w:val="6B42AF72"/>
    <w:rsid w:val="6B4A2C0B"/>
    <w:rsid w:val="6B911A1A"/>
    <w:rsid w:val="6BA91741"/>
    <w:rsid w:val="6C206046"/>
    <w:rsid w:val="6CA51C6B"/>
    <w:rsid w:val="6CAF181B"/>
    <w:rsid w:val="6CB75989"/>
    <w:rsid w:val="6D673376"/>
    <w:rsid w:val="6E303F5E"/>
    <w:rsid w:val="6E41E93E"/>
    <w:rsid w:val="6E46618A"/>
    <w:rsid w:val="6EA8AF77"/>
    <w:rsid w:val="6EDA5C47"/>
    <w:rsid w:val="6EE2E38F"/>
    <w:rsid w:val="6FCE347A"/>
    <w:rsid w:val="70447FD8"/>
    <w:rsid w:val="70BC6BBD"/>
    <w:rsid w:val="70C7B72C"/>
    <w:rsid w:val="70CFAD99"/>
    <w:rsid w:val="717A30AE"/>
    <w:rsid w:val="71B7F073"/>
    <w:rsid w:val="71FBBB13"/>
    <w:rsid w:val="738BFD54"/>
    <w:rsid w:val="73E32890"/>
    <w:rsid w:val="7481AAFD"/>
    <w:rsid w:val="7499D8CA"/>
    <w:rsid w:val="74CFD165"/>
    <w:rsid w:val="75479F5F"/>
    <w:rsid w:val="7554A48E"/>
    <w:rsid w:val="755A505C"/>
    <w:rsid w:val="7605D027"/>
    <w:rsid w:val="7677422A"/>
    <w:rsid w:val="7688AA44"/>
    <w:rsid w:val="76DF1F49"/>
    <w:rsid w:val="775097CB"/>
    <w:rsid w:val="78901A8F"/>
    <w:rsid w:val="79A70C8D"/>
    <w:rsid w:val="7A0609A4"/>
    <w:rsid w:val="7A512DD5"/>
    <w:rsid w:val="7CAFBB7F"/>
    <w:rsid w:val="7CFD7CE0"/>
    <w:rsid w:val="7DEFB7B5"/>
    <w:rsid w:val="7DF35762"/>
    <w:rsid w:val="7E7BCD28"/>
    <w:rsid w:val="7E94D118"/>
    <w:rsid w:val="7F278AB1"/>
    <w:rsid w:val="7F3F4ED3"/>
    <w:rsid w:val="7FAA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,"/>
  <w:listSeparator w:val=";"/>
  <w14:docId w14:val="240C228F"/>
  <w15:docId w15:val="{FE9F7502-A19D-42A8-8EE6-B0891EA7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A2E6F"/>
    <w:pPr>
      <w:spacing w:line="276" w:lineRule="auto"/>
      <w:jc w:val="both"/>
    </w:pPr>
    <w:rPr>
      <w:rFonts w:asciiTheme="minorHAnsi" w:hAnsiTheme="minorHAnsi" w:cstheme="minorHAns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BE5F6A"/>
    <w:pPr>
      <w:keepNext/>
      <w:numPr>
        <w:numId w:val="35"/>
      </w:numPr>
      <w:shd w:val="clear" w:color="auto" w:fill="FFFFFF"/>
      <w:tabs>
        <w:tab w:val="left" w:pos="851"/>
      </w:tabs>
      <w:spacing w:after="240" w:line="240" w:lineRule="auto"/>
      <w:jc w:val="left"/>
      <w:outlineLvl w:val="0"/>
    </w:pPr>
    <w:rPr>
      <w:rFonts w:cs="Arial"/>
      <w:b/>
      <w:kern w:val="28"/>
      <w:sz w:val="24"/>
      <w:szCs w:val="24"/>
    </w:rPr>
  </w:style>
  <w:style w:type="paragraph" w:styleId="Naslov2">
    <w:name w:val="heading 2"/>
    <w:basedOn w:val="Navaden"/>
    <w:next w:val="Navaden"/>
    <w:link w:val="Naslov2Znak"/>
    <w:autoRedefine/>
    <w:uiPriority w:val="9"/>
    <w:qFormat/>
    <w:rsid w:val="00863C2E"/>
    <w:pPr>
      <w:keepNext/>
      <w:numPr>
        <w:ilvl w:val="1"/>
        <w:numId w:val="35"/>
      </w:numPr>
      <w:tabs>
        <w:tab w:val="left" w:pos="851"/>
      </w:tabs>
      <w:spacing w:before="200" w:after="180"/>
      <w:jc w:val="left"/>
      <w:outlineLvl w:val="1"/>
    </w:pPr>
    <w:rPr>
      <w:rFonts w:cs="Arial"/>
      <w:b/>
    </w:rPr>
  </w:style>
  <w:style w:type="paragraph" w:styleId="Naslov3">
    <w:name w:val="heading 3"/>
    <w:basedOn w:val="Navaden"/>
    <w:next w:val="Navaden"/>
    <w:link w:val="Naslov3Znak"/>
    <w:autoRedefine/>
    <w:uiPriority w:val="9"/>
    <w:qFormat/>
    <w:rsid w:val="006A2E6F"/>
    <w:pPr>
      <w:keepNext/>
      <w:numPr>
        <w:ilvl w:val="2"/>
        <w:numId w:val="35"/>
      </w:numPr>
      <w:tabs>
        <w:tab w:val="left" w:pos="851"/>
      </w:tabs>
      <w:spacing w:before="120" w:after="60"/>
      <w:jc w:val="left"/>
      <w:outlineLvl w:val="2"/>
    </w:pPr>
    <w:rPr>
      <w:rFonts w:cs="Arial"/>
      <w:b/>
    </w:rPr>
  </w:style>
  <w:style w:type="paragraph" w:styleId="Naslov4">
    <w:name w:val="heading 4"/>
    <w:basedOn w:val="Navaden"/>
    <w:next w:val="Navaden"/>
    <w:link w:val="Naslov4Znak"/>
    <w:autoRedefine/>
    <w:qFormat/>
    <w:rsid w:val="00C00AFF"/>
    <w:pPr>
      <w:keepNext/>
      <w:numPr>
        <w:ilvl w:val="3"/>
        <w:numId w:val="35"/>
      </w:numPr>
      <w:spacing w:before="320" w:after="180"/>
      <w:jc w:val="left"/>
      <w:outlineLvl w:val="3"/>
    </w:pPr>
    <w:rPr>
      <w:rFonts w:cs="Arial"/>
      <w:b/>
    </w:rPr>
  </w:style>
  <w:style w:type="paragraph" w:styleId="Naslov5">
    <w:name w:val="heading 5"/>
    <w:basedOn w:val="Navaden"/>
    <w:next w:val="Navaden"/>
    <w:link w:val="Naslov5Znak"/>
    <w:autoRedefine/>
    <w:qFormat/>
    <w:rsid w:val="00C00AFF"/>
    <w:pPr>
      <w:keepNext/>
      <w:numPr>
        <w:ilvl w:val="4"/>
        <w:numId w:val="35"/>
      </w:numPr>
      <w:tabs>
        <w:tab w:val="left" w:pos="993"/>
      </w:tabs>
      <w:spacing w:before="360" w:after="180"/>
      <w:jc w:val="left"/>
      <w:outlineLvl w:val="4"/>
    </w:pPr>
    <w:rPr>
      <w:rFonts w:cs="Arial"/>
    </w:rPr>
  </w:style>
  <w:style w:type="paragraph" w:styleId="Naslov6">
    <w:name w:val="heading 6"/>
    <w:basedOn w:val="Navaden"/>
    <w:next w:val="Navaden"/>
    <w:link w:val="Naslov6Znak"/>
    <w:qFormat/>
    <w:rsid w:val="00077C29"/>
    <w:pPr>
      <w:keepNext/>
      <w:numPr>
        <w:ilvl w:val="5"/>
        <w:numId w:val="35"/>
      </w:numPr>
      <w:spacing w:before="300" w:after="120"/>
      <w:jc w:val="left"/>
      <w:outlineLvl w:val="5"/>
    </w:pPr>
    <w:rPr>
      <w:rFonts w:cs="Arial"/>
    </w:rPr>
  </w:style>
  <w:style w:type="paragraph" w:styleId="Naslov7">
    <w:name w:val="heading 7"/>
    <w:basedOn w:val="Navaden"/>
    <w:next w:val="Navaden"/>
    <w:link w:val="Naslov7Znak"/>
    <w:qFormat/>
    <w:rsid w:val="00077C29"/>
    <w:pPr>
      <w:numPr>
        <w:ilvl w:val="6"/>
        <w:numId w:val="35"/>
      </w:numPr>
      <w:tabs>
        <w:tab w:val="left" w:pos="1276"/>
      </w:tabs>
      <w:spacing w:before="300" w:after="120"/>
      <w:jc w:val="left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qFormat/>
    <w:rsid w:val="00077C29"/>
    <w:pPr>
      <w:numPr>
        <w:ilvl w:val="7"/>
        <w:numId w:val="35"/>
      </w:numPr>
      <w:tabs>
        <w:tab w:val="left" w:pos="1418"/>
      </w:tabs>
      <w:spacing w:before="300" w:after="120"/>
      <w:jc w:val="left"/>
      <w:outlineLvl w:val="7"/>
    </w:pPr>
  </w:style>
  <w:style w:type="paragraph" w:styleId="Naslov9">
    <w:name w:val="heading 9"/>
    <w:basedOn w:val="Navaden"/>
    <w:next w:val="Navaden"/>
    <w:link w:val="Naslov9Znak"/>
    <w:qFormat/>
    <w:rsid w:val="00077C29"/>
    <w:pPr>
      <w:numPr>
        <w:ilvl w:val="8"/>
        <w:numId w:val="35"/>
      </w:numPr>
      <w:spacing w:before="300" w:after="120"/>
      <w:jc w:val="left"/>
      <w:outlineLvl w:val="8"/>
    </w:pPr>
    <w:rPr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  <w:rsid w:val="00454D96"/>
    <w:rPr>
      <w:rFonts w:ascii="Arial" w:hAnsi="Arial"/>
      <w:sz w:val="16"/>
    </w:rPr>
  </w:style>
  <w:style w:type="paragraph" w:styleId="Glava">
    <w:name w:val="header"/>
    <w:basedOn w:val="Navaden"/>
    <w:link w:val="GlavaZnak"/>
    <w:uiPriority w:val="99"/>
    <w:rsid w:val="00CB6ADC"/>
    <w:pPr>
      <w:tabs>
        <w:tab w:val="center" w:pos="4819"/>
        <w:tab w:val="right" w:pos="9071"/>
      </w:tabs>
    </w:pPr>
    <w:rPr>
      <w:sz w:val="16"/>
      <w:lang w:val="en-GB"/>
    </w:rPr>
  </w:style>
  <w:style w:type="paragraph" w:styleId="Noga">
    <w:name w:val="footer"/>
    <w:basedOn w:val="Navaden"/>
    <w:link w:val="NogaZnak"/>
    <w:uiPriority w:val="99"/>
    <w:rsid w:val="00522EBC"/>
    <w:pPr>
      <w:tabs>
        <w:tab w:val="center" w:pos="4819"/>
        <w:tab w:val="right" w:pos="9071"/>
      </w:tabs>
      <w:spacing w:line="240" w:lineRule="auto"/>
    </w:pPr>
    <w:rPr>
      <w:sz w:val="16"/>
      <w:lang w:val="en-GB"/>
    </w:rPr>
  </w:style>
  <w:style w:type="paragraph" w:styleId="Kazalovsebine2">
    <w:name w:val="toc 2"/>
    <w:basedOn w:val="Navaden"/>
    <w:next w:val="Navaden"/>
    <w:autoRedefine/>
    <w:uiPriority w:val="39"/>
    <w:rsid w:val="00BE5F6A"/>
    <w:pPr>
      <w:tabs>
        <w:tab w:val="right" w:leader="dot" w:pos="9214"/>
      </w:tabs>
      <w:spacing w:before="120" w:after="60"/>
      <w:ind w:left="851" w:right="776" w:hanging="851"/>
      <w:jc w:val="left"/>
    </w:pPr>
    <w:rPr>
      <w:noProof/>
    </w:rPr>
  </w:style>
  <w:style w:type="paragraph" w:styleId="Kazalovsebine1">
    <w:name w:val="toc 1"/>
    <w:basedOn w:val="Navaden"/>
    <w:next w:val="Navaden"/>
    <w:autoRedefine/>
    <w:uiPriority w:val="39"/>
    <w:rsid w:val="00004B35"/>
    <w:pPr>
      <w:tabs>
        <w:tab w:val="right" w:leader="dot" w:pos="9214"/>
      </w:tabs>
      <w:spacing w:before="240"/>
      <w:ind w:left="851" w:right="776" w:hanging="851"/>
      <w:jc w:val="left"/>
    </w:pPr>
    <w:rPr>
      <w:rFonts w:cs="Arial"/>
      <w:b/>
      <w:noProof/>
    </w:rPr>
  </w:style>
  <w:style w:type="paragraph" w:styleId="Kazalovsebine3">
    <w:name w:val="toc 3"/>
    <w:basedOn w:val="Navaden"/>
    <w:next w:val="Navaden"/>
    <w:autoRedefine/>
    <w:uiPriority w:val="39"/>
    <w:rsid w:val="00DD423E"/>
    <w:pPr>
      <w:tabs>
        <w:tab w:val="right" w:leader="dot" w:pos="9214"/>
      </w:tabs>
      <w:spacing w:after="40"/>
      <w:ind w:left="851" w:right="776" w:hanging="851"/>
      <w:jc w:val="left"/>
    </w:pPr>
    <w:rPr>
      <w:i/>
      <w:noProof/>
      <w:sz w:val="18"/>
      <w:szCs w:val="18"/>
    </w:rPr>
  </w:style>
  <w:style w:type="paragraph" w:styleId="Kazalovsebine4">
    <w:name w:val="toc 4"/>
    <w:basedOn w:val="Navaden"/>
    <w:next w:val="Navaden"/>
    <w:semiHidden/>
    <w:rsid w:val="002A55A6"/>
    <w:pPr>
      <w:tabs>
        <w:tab w:val="right" w:leader="dot" w:pos="9355"/>
      </w:tabs>
      <w:ind w:left="992" w:hanging="992"/>
      <w:jc w:val="left"/>
    </w:pPr>
    <w:rPr>
      <w:rFonts w:ascii="Times New Roman" w:hAnsi="Times New Roman"/>
    </w:rPr>
  </w:style>
  <w:style w:type="paragraph" w:styleId="Kazalovsebine5">
    <w:name w:val="toc 5"/>
    <w:basedOn w:val="Navaden"/>
    <w:next w:val="Navaden"/>
    <w:semiHidden/>
    <w:rsid w:val="002A55A6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i/>
    </w:rPr>
  </w:style>
  <w:style w:type="paragraph" w:styleId="Kazalovsebine6">
    <w:name w:val="toc 6"/>
    <w:basedOn w:val="Navaden"/>
    <w:next w:val="Navaden"/>
    <w:semiHidden/>
    <w:rsid w:val="002A55A6"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semiHidden/>
    <w:rsid w:val="002A55A6"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semiHidden/>
    <w:rsid w:val="002A55A6"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semiHidden/>
    <w:rsid w:val="002A55A6"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semiHidden/>
    <w:rsid w:val="002A55A6"/>
    <w:pPr>
      <w:tabs>
        <w:tab w:val="right" w:leader="dot" w:pos="9355"/>
      </w:tabs>
      <w:ind w:left="220" w:hanging="220"/>
    </w:pPr>
  </w:style>
  <w:style w:type="paragraph" w:styleId="Kazaloslik">
    <w:name w:val="table of figures"/>
    <w:basedOn w:val="Navaden"/>
    <w:next w:val="Navaden"/>
    <w:uiPriority w:val="99"/>
    <w:rsid w:val="002A55A6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rsid w:val="002A55A6"/>
    <w:pPr>
      <w:ind w:left="566" w:hanging="283"/>
    </w:pPr>
  </w:style>
  <w:style w:type="paragraph" w:styleId="Kazalovirov-naslov">
    <w:name w:val="toa heading"/>
    <w:basedOn w:val="Navaden"/>
    <w:next w:val="Navaden"/>
    <w:semiHidden/>
    <w:rsid w:val="002A55A6"/>
    <w:pPr>
      <w:spacing w:before="120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2A55A6"/>
    <w:rPr>
      <w:b/>
    </w:rPr>
  </w:style>
  <w:style w:type="paragraph" w:styleId="Oznaenseznam">
    <w:name w:val="List Bullet"/>
    <w:basedOn w:val="Navaden"/>
    <w:rsid w:val="005C7A96"/>
    <w:pPr>
      <w:numPr>
        <w:numId w:val="3"/>
      </w:numPr>
      <w:jc w:val="left"/>
    </w:pPr>
  </w:style>
  <w:style w:type="paragraph" w:styleId="Navadensplet">
    <w:name w:val="Normal (Web)"/>
    <w:basedOn w:val="Navaden"/>
    <w:rsid w:val="00F17C2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uiPriority w:val="59"/>
    <w:rsid w:val="00236BAE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rsid w:val="00DD4FFD"/>
  </w:style>
  <w:style w:type="character" w:styleId="Sprotnaopomba-sklic">
    <w:name w:val="footnote reference"/>
    <w:basedOn w:val="Privzetapisavaodstavka"/>
    <w:semiHidden/>
    <w:rsid w:val="00DD4FFD"/>
    <w:rPr>
      <w:vertAlign w:val="superscript"/>
    </w:rPr>
  </w:style>
  <w:style w:type="paragraph" w:styleId="Otevilenseznam">
    <w:name w:val="List Number"/>
    <w:basedOn w:val="Navaden"/>
    <w:rsid w:val="005C7A96"/>
    <w:pPr>
      <w:numPr>
        <w:ilvl w:val="1"/>
        <w:numId w:val="4"/>
      </w:numPr>
      <w:jc w:val="left"/>
    </w:pPr>
  </w:style>
  <w:style w:type="paragraph" w:styleId="Napis">
    <w:name w:val="caption"/>
    <w:basedOn w:val="Navaden"/>
    <w:next w:val="Navaden"/>
    <w:autoRedefine/>
    <w:qFormat/>
    <w:rsid w:val="001001D9"/>
    <w:pPr>
      <w:spacing w:before="120" w:line="240" w:lineRule="auto"/>
      <w:jc w:val="left"/>
    </w:pPr>
    <w:rPr>
      <w:b/>
      <w:bCs/>
      <w:sz w:val="18"/>
    </w:rPr>
  </w:style>
  <w:style w:type="character" w:styleId="Hiperpovezava">
    <w:name w:val="Hyperlink"/>
    <w:basedOn w:val="Privzetapisavaodstavka"/>
    <w:uiPriority w:val="99"/>
    <w:rsid w:val="00032AD4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rsid w:val="00DE2F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6A2E6F"/>
    <w:pPr>
      <w:numPr>
        <w:numId w:val="6"/>
      </w:numPr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BE5F6A"/>
    <w:rPr>
      <w:rFonts w:asciiTheme="minorHAnsi" w:hAnsiTheme="minorHAnsi" w:cs="Arial"/>
      <w:b/>
      <w:kern w:val="28"/>
      <w:sz w:val="24"/>
      <w:szCs w:val="24"/>
      <w:shd w:val="clear" w:color="auto" w:fill="FFFFFF"/>
    </w:rPr>
  </w:style>
  <w:style w:type="character" w:customStyle="1" w:styleId="Naslov2Znak">
    <w:name w:val="Naslov 2 Znak"/>
    <w:basedOn w:val="Privzetapisavaodstavka"/>
    <w:link w:val="Naslov2"/>
    <w:uiPriority w:val="9"/>
    <w:rsid w:val="00863C2E"/>
    <w:rPr>
      <w:rFonts w:asciiTheme="minorHAnsi" w:hAnsiTheme="minorHAnsi" w:cs="Arial"/>
      <w:b/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rsid w:val="006A2E6F"/>
    <w:rPr>
      <w:rFonts w:asciiTheme="minorHAnsi" w:hAnsiTheme="minorHAnsi" w:cs="Arial"/>
      <w:b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6A2E6F"/>
    <w:rPr>
      <w:rFonts w:asciiTheme="minorHAnsi" w:hAnsiTheme="minorHAnsi" w:cs="Arial"/>
      <w:b/>
      <w:sz w:val="22"/>
      <w:szCs w:val="22"/>
    </w:rPr>
  </w:style>
  <w:style w:type="character" w:customStyle="1" w:styleId="Naslov5Znak">
    <w:name w:val="Naslov 5 Znak"/>
    <w:basedOn w:val="Privzetapisavaodstavka"/>
    <w:link w:val="Naslov5"/>
    <w:rsid w:val="006A2E6F"/>
    <w:rPr>
      <w:rFonts w:asciiTheme="minorHAnsi" w:hAnsiTheme="minorHAnsi" w:cs="Arial"/>
      <w:sz w:val="22"/>
      <w:szCs w:val="22"/>
    </w:rPr>
  </w:style>
  <w:style w:type="character" w:customStyle="1" w:styleId="Naslov6Znak">
    <w:name w:val="Naslov 6 Znak"/>
    <w:basedOn w:val="Privzetapisavaodstavka"/>
    <w:link w:val="Naslov6"/>
    <w:rsid w:val="006A2E6F"/>
    <w:rPr>
      <w:rFonts w:asciiTheme="minorHAnsi" w:hAnsiTheme="minorHAnsi" w:cs="Arial"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6A2E6F"/>
    <w:rPr>
      <w:rFonts w:asciiTheme="minorHAnsi" w:hAnsiTheme="minorHAnsi" w:cstheme="minorHAnsi"/>
      <w:i/>
      <w:sz w:val="22"/>
      <w:szCs w:val="22"/>
    </w:rPr>
  </w:style>
  <w:style w:type="character" w:customStyle="1" w:styleId="Naslov8Znak">
    <w:name w:val="Naslov 8 Znak"/>
    <w:basedOn w:val="Privzetapisavaodstavka"/>
    <w:link w:val="Naslov8"/>
    <w:rsid w:val="006A2E6F"/>
    <w:rPr>
      <w:rFonts w:asciiTheme="minorHAnsi" w:hAnsiTheme="minorHAnsi" w:cstheme="minorHAnsi"/>
      <w:sz w:val="22"/>
      <w:szCs w:val="22"/>
    </w:rPr>
  </w:style>
  <w:style w:type="character" w:customStyle="1" w:styleId="Naslov9Znak">
    <w:name w:val="Naslov 9 Znak"/>
    <w:basedOn w:val="Privzetapisavaodstavka"/>
    <w:link w:val="Naslov9"/>
    <w:rsid w:val="006A2E6F"/>
    <w:rPr>
      <w:rFonts w:asciiTheme="minorHAnsi" w:hAnsiTheme="minorHAnsi" w:cstheme="minorHAnsi"/>
      <w:i/>
      <w:sz w:val="22"/>
      <w:szCs w:val="22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6A2E6F"/>
    <w:rPr>
      <w:rFonts w:ascii="Verdana" w:hAnsi="Verdan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E6F"/>
    <w:rPr>
      <w:rFonts w:ascii="Tahoma" w:hAnsi="Tahoma" w:cs="Tahoma"/>
      <w:sz w:val="16"/>
      <w:szCs w:val="16"/>
    </w:rPr>
  </w:style>
  <w:style w:type="paragraph" w:customStyle="1" w:styleId="Slog">
    <w:name w:val="Slog"/>
    <w:rsid w:val="006A2E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avadensaso">
    <w:name w:val="Navaden_saso"/>
    <w:basedOn w:val="Navaden"/>
    <w:link w:val="NavadensasoZnak"/>
    <w:qFormat/>
    <w:rsid w:val="006A2E6F"/>
  </w:style>
  <w:style w:type="character" w:customStyle="1" w:styleId="NavadensasoZnak">
    <w:name w:val="Navaden_saso Znak"/>
    <w:basedOn w:val="Privzetapisavaodstavka"/>
    <w:link w:val="Navadensaso"/>
    <w:rsid w:val="006A2E6F"/>
    <w:rPr>
      <w:rFonts w:asciiTheme="minorHAnsi" w:hAnsiTheme="minorHAnsi" w:cstheme="minorHAnsi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6A2E6F"/>
    <w:rPr>
      <w:rFonts w:ascii="Verdana" w:hAnsi="Verdana"/>
      <w:sz w:val="16"/>
      <w:lang w:val="en-GB"/>
    </w:rPr>
  </w:style>
  <w:style w:type="paragraph" w:styleId="NaslovTOC">
    <w:name w:val="TOC Heading"/>
    <w:basedOn w:val="Naslov1"/>
    <w:next w:val="Navaden"/>
    <w:uiPriority w:val="39"/>
    <w:unhideWhenUsed/>
    <w:qFormat/>
    <w:rsid w:val="006A2E6F"/>
    <w:pPr>
      <w:keepLines/>
      <w:numPr>
        <w:numId w:val="0"/>
      </w:numPr>
      <w:tabs>
        <w:tab w:val="clear" w:pos="851"/>
      </w:tabs>
      <w:spacing w:before="480" w:after="12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6A2E6F"/>
    <w:rPr>
      <w:rFonts w:ascii="Verdana" w:hAnsi="Verdana"/>
      <w:sz w:val="16"/>
      <w:lang w:val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6A2E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A2E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A2E6F"/>
    <w:rPr>
      <w:rFonts w:asciiTheme="minorHAnsi" w:hAnsiTheme="minorHAnsi" w:cstheme="minorHAn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2E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2E6F"/>
    <w:rPr>
      <w:rFonts w:asciiTheme="minorHAnsi" w:hAnsiTheme="minorHAnsi" w:cstheme="minorHAnsi"/>
      <w:b/>
      <w:bCs/>
    </w:rPr>
  </w:style>
  <w:style w:type="character" w:styleId="SledenaHiperpovezava">
    <w:name w:val="FollowedHyperlink"/>
    <w:basedOn w:val="Privzetapisavaodstavka"/>
    <w:uiPriority w:val="99"/>
    <w:semiHidden/>
    <w:unhideWhenUsed/>
    <w:rsid w:val="006A2E6F"/>
    <w:rPr>
      <w:color w:val="800080" w:themeColor="followedHyperlink"/>
      <w:u w:val="single"/>
    </w:rPr>
  </w:style>
  <w:style w:type="paragraph" w:styleId="Bibliografija">
    <w:name w:val="Bibliography"/>
    <w:basedOn w:val="Navaden"/>
    <w:next w:val="Navaden"/>
    <w:uiPriority w:val="37"/>
    <w:unhideWhenUsed/>
    <w:rsid w:val="006A2E6F"/>
  </w:style>
  <w:style w:type="paragraph" w:styleId="Revizija">
    <w:name w:val="Revision"/>
    <w:hidden/>
    <w:uiPriority w:val="99"/>
    <w:semiHidden/>
    <w:rsid w:val="006A2E6F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locked/>
    <w:rsid w:val="006A2E6F"/>
    <w:rPr>
      <w:rFonts w:asciiTheme="minorHAnsi" w:hAnsiTheme="minorHAnsi" w:cstheme="minorHAnsi"/>
      <w:sz w:val="22"/>
      <w:szCs w:val="22"/>
    </w:rPr>
  </w:style>
  <w:style w:type="character" w:styleId="Nerazreenaomemba">
    <w:name w:val="Unresolved Mention"/>
    <w:basedOn w:val="Privzetapisavaodstavka"/>
    <w:uiPriority w:val="99"/>
    <w:unhideWhenUsed/>
    <w:rsid w:val="006A2E6F"/>
    <w:rPr>
      <w:color w:val="605E5C"/>
      <w:shd w:val="clear" w:color="auto" w:fill="E1DFDD"/>
    </w:rPr>
  </w:style>
  <w:style w:type="character" w:styleId="Omemba">
    <w:name w:val="Mention"/>
    <w:basedOn w:val="Privzetapisavaodstavka"/>
    <w:uiPriority w:val="99"/>
    <w:unhideWhenUsed/>
    <w:rsid w:val="006A2E6F"/>
    <w:rPr>
      <w:color w:val="2B579A"/>
      <w:shd w:val="clear" w:color="auto" w:fill="E1DFDD"/>
    </w:rPr>
  </w:style>
  <w:style w:type="character" w:styleId="Krepko">
    <w:name w:val="Strong"/>
    <w:basedOn w:val="Privzetapisavaodstavka"/>
    <w:uiPriority w:val="22"/>
    <w:qFormat/>
    <w:rsid w:val="00847B9D"/>
    <w:rPr>
      <w:b/>
      <w:bCs/>
    </w:rPr>
  </w:style>
  <w:style w:type="paragraph" w:customStyle="1" w:styleId="odstavek">
    <w:name w:val="odstavek"/>
    <w:basedOn w:val="Navaden"/>
    <w:rsid w:val="004348E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lineazaodstavkom">
    <w:name w:val="alineazaodstavkom"/>
    <w:basedOn w:val="Navaden"/>
    <w:rsid w:val="004348E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en">
    <w:name w:val="len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ennaslov">
    <w:name w:val="lennaslov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tevilnatoka">
    <w:name w:val="tevilnatoka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lineazatevilnotoko">
    <w:name w:val="alineazatevilnotoko"/>
    <w:basedOn w:val="Navaden"/>
    <w:rsid w:val="00485790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aragraph">
    <w:name w:val="paragraph"/>
    <w:basedOn w:val="Navaden"/>
    <w:rsid w:val="00374371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Privzetapisavaodstavka"/>
    <w:rsid w:val="00374371"/>
  </w:style>
  <w:style w:type="character" w:customStyle="1" w:styleId="eop">
    <w:name w:val="eop"/>
    <w:basedOn w:val="Privzetapisavaodstavka"/>
    <w:rsid w:val="00374371"/>
  </w:style>
  <w:style w:type="paragraph" w:styleId="Naslov">
    <w:name w:val="Title"/>
    <w:basedOn w:val="Naslov1"/>
    <w:next w:val="Navaden"/>
    <w:link w:val="NaslovZnak"/>
    <w:qFormat/>
    <w:rsid w:val="00982CAA"/>
  </w:style>
  <w:style w:type="character" w:customStyle="1" w:styleId="NaslovZnak">
    <w:name w:val="Naslov Znak"/>
    <w:basedOn w:val="Privzetapisavaodstavka"/>
    <w:link w:val="Naslov"/>
    <w:rsid w:val="00982CAA"/>
    <w:rPr>
      <w:rFonts w:asciiTheme="minorHAnsi" w:hAnsiTheme="minorHAnsi" w:cs="Arial"/>
      <w:b/>
      <w:kern w:val="28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6872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5326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3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209670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494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856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35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3499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2720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16755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4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196982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727D84"/>
            <w:right w:val="none" w:sz="0" w:space="0" w:color="auto"/>
          </w:divBdr>
          <w:divsChild>
            <w:div w:id="21050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dip\Desktop\TEKST_dotx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f39fe0-f726-4423-9057-3fde279a9b36">
      <Terms xmlns="http://schemas.microsoft.com/office/infopath/2007/PartnerControls"/>
    </lcf76f155ced4ddcb4097134ff3c332f>
    <SharedWithUsers xmlns="74d9cb8b-c2d7-4ce6-b3eb-d7c00b05432a">
      <UserInfo>
        <DisplayName>Miha Milič</DisplayName>
        <AccountId>57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45E2B24C670F4480CA756B808199D3" ma:contentTypeVersion="14" ma:contentTypeDescription="Ustvari nov dokument." ma:contentTypeScope="" ma:versionID="7a1539444b174cd92184342d116dc3e8">
  <xsd:schema xmlns:xsd="http://www.w3.org/2001/XMLSchema" xmlns:xs="http://www.w3.org/2001/XMLSchema" xmlns:p="http://schemas.microsoft.com/office/2006/metadata/properties" xmlns:ns2="57f39fe0-f726-4423-9057-3fde279a9b36" xmlns:ns3="74d9cb8b-c2d7-4ce6-b3eb-d7c00b05432a" targetNamespace="http://schemas.microsoft.com/office/2006/metadata/properties" ma:root="true" ma:fieldsID="2bf4ab5be3fe324fe4b281981b3c9e48" ns2:_="" ns3:_="">
    <xsd:import namespace="57f39fe0-f726-4423-9057-3fde279a9b36"/>
    <xsd:import namespace="74d9cb8b-c2d7-4ce6-b3eb-d7c00b0543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f39fe0-f726-4423-9057-3fde279a9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9cb8b-c2d7-4ce6-b3eb-d7c00b0543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DD367C-FC85-4830-A039-A06A51D3FF5E}">
  <ds:schemaRefs>
    <ds:schemaRef ds:uri="http://schemas.microsoft.com/office/2006/metadata/properties"/>
    <ds:schemaRef ds:uri="http://schemas.microsoft.com/office/infopath/2007/PartnerControls"/>
    <ds:schemaRef ds:uri="57f39fe0-f726-4423-9057-3fde279a9b36"/>
    <ds:schemaRef ds:uri="74d9cb8b-c2d7-4ce6-b3eb-d7c00b05432a"/>
  </ds:schemaRefs>
</ds:datastoreItem>
</file>

<file path=customXml/itemProps2.xml><?xml version="1.0" encoding="utf-8"?>
<ds:datastoreItem xmlns:ds="http://schemas.openxmlformats.org/officeDocument/2006/customXml" ds:itemID="{9F95B405-FBF2-45D3-9105-DB79BD71F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F4A9E-F40D-48AB-AF2D-1B7253B168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0653DC-391B-49C0-95E4-6CBC635ED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f39fe0-f726-4423-9057-3fde279a9b36"/>
    <ds:schemaRef ds:uri="74d9cb8b-c2d7-4ce6-b3eb-d7c00b0543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TEKST_dotx</Template>
  <TotalTime>2738</TotalTime>
  <Pages>8</Pages>
  <Words>2333</Words>
  <Characters>15963</Characters>
  <Application>Microsoft Office Word</Application>
  <DocSecurity>0</DocSecurity>
  <Lines>133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HSE INVEST</Company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subject/>
  <dc:creator>HSE Invest</dc:creator>
  <cp:keywords/>
  <dc:description/>
  <cp:lastModifiedBy>Mojca Pogačnik</cp:lastModifiedBy>
  <cp:revision>76</cp:revision>
  <cp:lastPrinted>2025-11-12T11:34:00Z</cp:lastPrinted>
  <dcterms:created xsi:type="dcterms:W3CDTF">2025-11-05T06:34:00Z</dcterms:created>
  <dcterms:modified xsi:type="dcterms:W3CDTF">2025-11-27T12:49:00Z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0x0101005845E2B24C670F4480CA756B808199D3</vt:lpwstr>
  </property>
  <property fmtid="{D5CDD505-2E9C-101B-9397-08002B2CF9AE}" pid="3" name="MediaServiceImageTags">
    <vt:lpwstr/>
  </property>
</Properties>
</file>